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5B1" w:rsidRPr="006E49AF" w:rsidRDefault="0004240C" w:rsidP="00F34E60">
      <w:pPr>
        <w:spacing w:line="360" w:lineRule="exact"/>
        <w:jc w:val="center"/>
        <w:rPr>
          <w:b/>
          <w:smallCaps/>
          <w:sz w:val="24"/>
          <w:szCs w:val="24"/>
          <w:lang w:val="pt-BR"/>
        </w:rPr>
      </w:pPr>
      <w:r w:rsidRPr="006E49AF">
        <w:rPr>
          <w:b/>
          <w:smallCaps/>
          <w:spacing w:val="20"/>
          <w:sz w:val="24"/>
          <w:szCs w:val="24"/>
          <w:lang w:val="pt-BR"/>
        </w:rPr>
        <w:t>Memorando de Entendimentos</w:t>
      </w:r>
    </w:p>
    <w:p w:rsidR="00F075B1" w:rsidRPr="00876AE6" w:rsidRDefault="00F075B1" w:rsidP="00F34E60">
      <w:pPr>
        <w:pStyle w:val="Corpodetexto2"/>
        <w:widowControl w:val="0"/>
        <w:spacing w:line="360" w:lineRule="exact"/>
        <w:rPr>
          <w:i w:val="0"/>
          <w:spacing w:val="20"/>
          <w:szCs w:val="24"/>
        </w:rPr>
      </w:pPr>
    </w:p>
    <w:p w:rsidR="00F075B1" w:rsidRPr="00026A8D" w:rsidRDefault="00F075B1" w:rsidP="00876AE6">
      <w:pPr>
        <w:pStyle w:val="Ttulo4"/>
        <w:widowControl/>
        <w:adjustRightInd/>
        <w:spacing w:before="0" w:after="0" w:line="360" w:lineRule="exact"/>
        <w:textAlignment w:val="auto"/>
        <w:rPr>
          <w:b w:val="0"/>
          <w:bCs w:val="0"/>
          <w:spacing w:val="20"/>
          <w:sz w:val="24"/>
          <w:szCs w:val="24"/>
          <w:lang w:val="pt-BR"/>
        </w:rPr>
      </w:pPr>
      <w:smartTag w:uri="schemas-houaiss/acao" w:element="dm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Pelo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acao" w:element="dm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presente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instrumento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particular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>,</w:t>
      </w:r>
      <w:r w:rsidR="00460509">
        <w:rPr>
          <w:b w:val="0"/>
          <w:bCs w:val="0"/>
          <w:spacing w:val="20"/>
          <w:sz w:val="24"/>
          <w:szCs w:val="24"/>
          <w:lang w:val="pt-BR"/>
        </w:rPr>
        <w:t xml:space="preserve"> </w:t>
      </w:r>
    </w:p>
    <w:p w:rsidR="00F075B1" w:rsidRPr="00026A8D" w:rsidRDefault="008B012F" w:rsidP="00876AE6">
      <w:pPr>
        <w:pStyle w:val="Ttulo4"/>
        <w:widowControl/>
        <w:adjustRightInd/>
        <w:spacing w:before="0" w:after="0" w:line="360" w:lineRule="exact"/>
        <w:textAlignment w:val="auto"/>
        <w:rPr>
          <w:b w:val="0"/>
          <w:bCs w:val="0"/>
          <w:spacing w:val="20"/>
          <w:sz w:val="24"/>
          <w:szCs w:val="24"/>
          <w:lang w:val="pt-BR"/>
        </w:rPr>
      </w:pPr>
      <w:r>
        <w:rPr>
          <w:b w:val="0"/>
          <w:bCs w:val="0"/>
          <w:spacing w:val="20"/>
          <w:sz w:val="24"/>
          <w:szCs w:val="24"/>
          <w:lang w:val="pt-BR"/>
        </w:rPr>
        <w:t>A “C</w:t>
      </w:r>
      <w:r w:rsidR="00731287">
        <w:rPr>
          <w:b w:val="0"/>
          <w:bCs w:val="0"/>
          <w:spacing w:val="20"/>
          <w:sz w:val="24"/>
          <w:szCs w:val="24"/>
          <w:lang w:val="pt-BR"/>
        </w:rPr>
        <w:t>OMPANHIA</w:t>
      </w:r>
      <w:r>
        <w:rPr>
          <w:b w:val="0"/>
          <w:bCs w:val="0"/>
          <w:spacing w:val="20"/>
          <w:sz w:val="24"/>
          <w:szCs w:val="24"/>
          <w:lang w:val="pt-BR"/>
        </w:rPr>
        <w:t>”</w:t>
      </w:r>
      <w:r w:rsidR="00B71949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dt>
        <w:sdtPr>
          <w:rPr>
            <w:b w:val="0"/>
            <w:bCs w:val="0"/>
            <w:spacing w:val="20"/>
            <w:sz w:val="24"/>
            <w:szCs w:val="24"/>
            <w:lang w:val="pt-BR"/>
          </w:rPr>
          <w:tag w:val="Razão Social"/>
          <w:id w:val="-1562866091"/>
          <w:placeholder>
            <w:docPart w:val="69354FAA5A864C4AAD510E2B2312CFEA"/>
          </w:placeholder>
        </w:sdtPr>
        <w:sdtEndPr/>
        <w:sdtContent>
          <w:bookmarkStart w:id="0" w:name="_GoBack"/>
          <w:proofErr w:type="spellStart"/>
          <w:r w:rsidR="00654B17">
            <w:rPr>
              <w:rStyle w:val="TextodoEspaoReservado"/>
            </w:rPr>
            <w:t>Ra</w:t>
          </w:r>
          <w:r w:rsidR="00B71949" w:rsidRPr="00B71949">
            <w:rPr>
              <w:rStyle w:val="TextodoEspaoReservado"/>
            </w:rPr>
            <w:t>zão</w:t>
          </w:r>
          <w:proofErr w:type="spellEnd"/>
          <w:r w:rsidR="00B71949" w:rsidRPr="00B71949">
            <w:rPr>
              <w:rStyle w:val="TextodoEspaoReservado"/>
            </w:rPr>
            <w:t xml:space="preserve"> Social</w:t>
          </w:r>
          <w:bookmarkEnd w:id="0"/>
        </w:sdtContent>
      </w:sdt>
      <w:r w:rsidR="00B71949">
        <w:rPr>
          <w:b w:val="0"/>
          <w:bCs w:val="0"/>
          <w:spacing w:val="20"/>
          <w:sz w:val="24"/>
          <w:szCs w:val="24"/>
          <w:lang w:val="pt-BR"/>
        </w:rPr>
        <w:t xml:space="preserve">, </w:t>
      </w:r>
      <w:r w:rsidRPr="00026A8D">
        <w:rPr>
          <w:b w:val="0"/>
          <w:bCs w:val="0"/>
          <w:spacing w:val="20"/>
          <w:sz w:val="24"/>
          <w:szCs w:val="24"/>
          <w:lang w:val="pt-BR"/>
        </w:rPr>
        <w:t>sociedade</w:t>
      </w:r>
      <w:r w:rsidR="00C23F8F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anônima,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com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sede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na</w:t>
      </w:r>
      <w:r w:rsidR="00D65645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dt>
        <w:sdtPr>
          <w:rPr>
            <w:b w:val="0"/>
            <w:bCs w:val="0"/>
            <w:spacing w:val="20"/>
            <w:sz w:val="24"/>
            <w:szCs w:val="24"/>
            <w:lang w:val="pt-BR"/>
          </w:rPr>
          <w:id w:val="-102963612"/>
          <w:placeholder>
            <w:docPart w:val="FAD27D77824C4897A52EAF3E99C0AA48"/>
          </w:placeholder>
          <w:showingPlcHdr/>
        </w:sdtPr>
        <w:sdtEndPr/>
        <w:sdtContent>
          <w:r w:rsidR="00B71949" w:rsidRPr="00B71949">
            <w:rPr>
              <w:rStyle w:val="TextodoEspaoReservado"/>
            </w:rPr>
            <w:t>Endereço</w:t>
          </w:r>
        </w:sdtContent>
      </w:sdt>
      <w:r w:rsidR="00D65645">
        <w:rPr>
          <w:b w:val="0"/>
          <w:bCs w:val="0"/>
          <w:spacing w:val="20"/>
          <w:sz w:val="24"/>
          <w:szCs w:val="24"/>
          <w:lang w:val="pt-BR"/>
        </w:rPr>
        <w:t>,</w:t>
      </w:r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inscrita no CNPJ/MF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sob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o nº.</w:t>
      </w:r>
      <w:sdt>
        <w:sdtPr>
          <w:rPr>
            <w:b w:val="0"/>
            <w:bCs w:val="0"/>
            <w:spacing w:val="20"/>
            <w:sz w:val="24"/>
            <w:szCs w:val="24"/>
            <w:lang w:val="pt-BR"/>
          </w:rPr>
          <w:id w:val="-45993456"/>
          <w:placeholder>
            <w:docPart w:val="567B4C682153412297B721F89CF69643"/>
          </w:placeholder>
          <w:showingPlcHdr/>
        </w:sdtPr>
        <w:sdtEndPr/>
        <w:sdtContent>
          <w:r w:rsidR="00B71949" w:rsidRPr="00B71949">
            <w:rPr>
              <w:rStyle w:val="TextodoEspaoReservado"/>
            </w:rPr>
            <w:t>CNPJ</w:t>
          </w:r>
        </w:sdtContent>
      </w:sdt>
      <w:r w:rsidR="00D65645">
        <w:rPr>
          <w:b w:val="0"/>
          <w:bCs w:val="0"/>
          <w:spacing w:val="20"/>
          <w:sz w:val="24"/>
          <w:szCs w:val="24"/>
          <w:lang w:val="pt-BR"/>
        </w:rPr>
        <w:t>,</w:t>
      </w:r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representada na </w:t>
      </w:r>
      <w:smartTag w:uri="schemas-houaiss/acao" w:element="dm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forma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do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seu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contrato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social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>, (</w:t>
      </w:r>
      <w:smartTag w:uri="schemas-houaiss/mini" w:element="verbetes">
        <w:r w:rsidRPr="00026A8D">
          <w:rPr>
            <w:b w:val="0"/>
            <w:bCs w:val="0"/>
            <w:spacing w:val="20"/>
            <w:sz w:val="24"/>
            <w:szCs w:val="24"/>
            <w:lang w:val="pt-BR"/>
          </w:rPr>
          <w:t>doravante</w:t>
        </w:r>
      </w:smartTag>
      <w:r w:rsidRPr="00026A8D">
        <w:rPr>
          <w:b w:val="0"/>
          <w:bCs w:val="0"/>
          <w:spacing w:val="20"/>
          <w:sz w:val="24"/>
          <w:szCs w:val="24"/>
          <w:lang w:val="pt-BR"/>
        </w:rPr>
        <w:t xml:space="preserve"> denominada “C</w:t>
      </w:r>
      <w:r w:rsidR="00376E99">
        <w:rPr>
          <w:b w:val="0"/>
          <w:bCs w:val="0"/>
          <w:spacing w:val="20"/>
          <w:sz w:val="24"/>
          <w:szCs w:val="24"/>
          <w:lang w:val="pt-BR"/>
        </w:rPr>
        <w:t>OMPANHIA</w:t>
      </w:r>
      <w:r w:rsidRPr="00026A8D">
        <w:rPr>
          <w:b w:val="0"/>
          <w:bCs w:val="0"/>
          <w:spacing w:val="20"/>
          <w:sz w:val="24"/>
          <w:szCs w:val="24"/>
          <w:lang w:val="pt-BR"/>
        </w:rPr>
        <w:t>”);</w:t>
      </w:r>
      <w:r>
        <w:rPr>
          <w:b w:val="0"/>
          <w:bCs w:val="0"/>
          <w:spacing w:val="20"/>
          <w:sz w:val="24"/>
          <w:szCs w:val="24"/>
          <w:lang w:val="pt-BR"/>
        </w:rPr>
        <w:t xml:space="preserve"> e</w:t>
      </w:r>
    </w:p>
    <w:p w:rsidR="00F075B1" w:rsidRPr="00026A8D" w:rsidRDefault="00F075B1" w:rsidP="00876AE6">
      <w:pPr>
        <w:pStyle w:val="Ttulo4"/>
        <w:widowControl/>
        <w:adjustRightInd/>
        <w:spacing w:before="0" w:after="0" w:line="360" w:lineRule="exact"/>
        <w:textAlignment w:val="auto"/>
        <w:rPr>
          <w:b w:val="0"/>
          <w:bCs w:val="0"/>
          <w:spacing w:val="20"/>
          <w:sz w:val="24"/>
          <w:szCs w:val="24"/>
          <w:lang w:val="pt-BR"/>
        </w:rPr>
      </w:pPr>
    </w:p>
    <w:p w:rsidR="00F075B1" w:rsidRPr="00026A8D" w:rsidRDefault="0028585D" w:rsidP="00876AE6">
      <w:pPr>
        <w:pStyle w:val="Ttulo4"/>
        <w:widowControl/>
        <w:adjustRightInd/>
        <w:spacing w:before="0" w:after="0" w:line="360" w:lineRule="exact"/>
        <w:textAlignment w:val="auto"/>
        <w:rPr>
          <w:b w:val="0"/>
          <w:bCs w:val="0"/>
          <w:spacing w:val="20"/>
          <w:sz w:val="24"/>
          <w:szCs w:val="24"/>
          <w:lang w:val="pt-BR"/>
        </w:rPr>
      </w:pPr>
      <w:r w:rsidRPr="00403B4A">
        <w:rPr>
          <w:sz w:val="24"/>
          <w:szCs w:val="24"/>
          <w:lang w:val="pt-BR"/>
        </w:rPr>
        <w:t>CAIXA ECONÔMICA FEDERAL</w:t>
      </w:r>
      <w:r w:rsidRPr="00403B4A">
        <w:rPr>
          <w:b w:val="0"/>
          <w:sz w:val="24"/>
          <w:szCs w:val="24"/>
          <w:lang w:val="pt-BR"/>
        </w:rPr>
        <w:t xml:space="preserve">, 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>instituição financeira sob a forma de empresa pública, criada nos termos do Decreto-Lei nº 759, de 12.08.69, alterado pelo Decreto-Lei nº 1.259, de 19.02.73 e constituída pelo Decreto nº 66.303, de 06.03.70, regendo-se, atualmente, pelo Estatuto aprovado por meio do</w:t>
      </w:r>
      <w:r w:rsidR="000739DA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r w:rsidR="000739DA" w:rsidRPr="000739DA">
        <w:rPr>
          <w:b w:val="0"/>
          <w:bCs w:val="0"/>
          <w:spacing w:val="20"/>
          <w:sz w:val="24"/>
          <w:szCs w:val="24"/>
          <w:lang w:val="pt-BR"/>
        </w:rPr>
        <w:t>Decreto nº 7.973, de 28 de março de 2013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, inscrita no CNPJ/MF sob nº 00.360.305/0001-04, com sede em Brasília/DF, no SBS, Quadra 04, Lotes 3/4, neste ato representada por meio de sua Vice-Presidência de </w:t>
      </w:r>
      <w:r w:rsidR="003F0D1A">
        <w:rPr>
          <w:b w:val="0"/>
          <w:bCs w:val="0"/>
          <w:spacing w:val="20"/>
          <w:sz w:val="24"/>
          <w:szCs w:val="24"/>
          <w:lang w:val="pt-BR"/>
        </w:rPr>
        <w:t>Gestão de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Ativos de Terceiros, </w:t>
      </w:r>
      <w:r w:rsidR="009026E9">
        <w:rPr>
          <w:b w:val="0"/>
          <w:bCs w:val="0"/>
          <w:spacing w:val="20"/>
          <w:sz w:val="24"/>
          <w:szCs w:val="24"/>
          <w:lang w:val="pt-BR"/>
        </w:rPr>
        <w:t>na qualidade de Gestora e Administradora de Fundos,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com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endereço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na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Avenida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Paulista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, n°. 2.300, 11°. </w:t>
      </w:r>
      <w:smartTag w:uri="schemas-houaiss/acao" w:element="hm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andar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, na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cidade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São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Paulo,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Estado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Pr="00154542">
          <w:rPr>
            <w:b w:val="0"/>
            <w:bCs w:val="0"/>
            <w:spacing w:val="20"/>
            <w:sz w:val="24"/>
            <w:szCs w:val="24"/>
            <w:lang w:val="pt-BR"/>
          </w:rPr>
          <w:t>São</w:t>
        </w:r>
      </w:smartTag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 Paulo</w:t>
      </w:r>
      <w:r w:rsidR="00403B4A" w:rsidRPr="00154542">
        <w:rPr>
          <w:b w:val="0"/>
          <w:bCs w:val="0"/>
          <w:spacing w:val="20"/>
          <w:sz w:val="24"/>
          <w:szCs w:val="24"/>
          <w:lang w:val="pt-BR"/>
        </w:rPr>
        <w:t xml:space="preserve"> </w:t>
      </w:r>
      <w:r w:rsidR="00B907F2" w:rsidRPr="00154542">
        <w:rPr>
          <w:b w:val="0"/>
          <w:bCs w:val="0"/>
          <w:spacing w:val="20"/>
          <w:sz w:val="24"/>
          <w:szCs w:val="24"/>
          <w:lang w:val="pt-BR"/>
        </w:rPr>
        <w:t>(</w:t>
      </w:r>
      <w:r w:rsidR="00403B4A" w:rsidRPr="00154542">
        <w:rPr>
          <w:b w:val="0"/>
          <w:bCs w:val="0"/>
          <w:spacing w:val="20"/>
          <w:sz w:val="24"/>
          <w:szCs w:val="24"/>
          <w:lang w:val="pt-BR"/>
        </w:rPr>
        <w:t xml:space="preserve">doravante 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 xml:space="preserve">denominada </w:t>
      </w:r>
      <w:r w:rsidR="00B907F2" w:rsidRPr="00154542">
        <w:rPr>
          <w:b w:val="0"/>
          <w:bCs w:val="0"/>
          <w:spacing w:val="20"/>
          <w:sz w:val="24"/>
          <w:szCs w:val="24"/>
          <w:lang w:val="pt-BR"/>
        </w:rPr>
        <w:t>“</w:t>
      </w:r>
      <w:r w:rsidRPr="00154542">
        <w:rPr>
          <w:b w:val="0"/>
          <w:bCs w:val="0"/>
          <w:spacing w:val="20"/>
          <w:sz w:val="24"/>
          <w:szCs w:val="24"/>
          <w:lang w:val="pt-BR"/>
        </w:rPr>
        <w:t>CAIXA</w:t>
      </w:r>
      <w:r w:rsidR="00B907F2" w:rsidRPr="00154542">
        <w:rPr>
          <w:b w:val="0"/>
          <w:bCs w:val="0"/>
          <w:spacing w:val="20"/>
          <w:sz w:val="24"/>
          <w:szCs w:val="24"/>
          <w:lang w:val="pt-BR"/>
        </w:rPr>
        <w:t>”)</w:t>
      </w:r>
      <w:r w:rsidR="001771B3" w:rsidRPr="00154542">
        <w:rPr>
          <w:b w:val="0"/>
          <w:bCs w:val="0"/>
          <w:spacing w:val="20"/>
          <w:sz w:val="24"/>
          <w:szCs w:val="24"/>
          <w:lang w:val="pt-BR"/>
        </w:rPr>
        <w:t>;</w:t>
      </w:r>
    </w:p>
    <w:p w:rsidR="00961667" w:rsidRPr="00407E29" w:rsidRDefault="00961667" w:rsidP="0035305E">
      <w:pPr>
        <w:spacing w:line="360" w:lineRule="exact"/>
        <w:rPr>
          <w:spacing w:val="20"/>
          <w:sz w:val="24"/>
          <w:lang w:val="pt-BR"/>
        </w:rPr>
      </w:pPr>
    </w:p>
    <w:p w:rsidR="00961667" w:rsidRPr="00876AE6" w:rsidRDefault="00961667" w:rsidP="00961667">
      <w:pPr>
        <w:spacing w:line="360" w:lineRule="exact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Em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conjunto</w:t>
        </w:r>
      </w:smartTag>
      <w:r w:rsidRPr="00876AE6">
        <w:rPr>
          <w:spacing w:val="20"/>
          <w:sz w:val="24"/>
          <w:szCs w:val="24"/>
          <w:lang w:val="pt-BR"/>
        </w:rPr>
        <w:t xml:space="preserve">, </w:t>
      </w:r>
      <w:r w:rsidR="00EF4A61">
        <w:rPr>
          <w:spacing w:val="20"/>
          <w:sz w:val="24"/>
          <w:szCs w:val="24"/>
          <w:lang w:val="pt-BR"/>
        </w:rPr>
        <w:t>C</w:t>
      </w:r>
      <w:r w:rsidR="00005E65">
        <w:rPr>
          <w:spacing w:val="20"/>
          <w:sz w:val="24"/>
          <w:szCs w:val="24"/>
          <w:lang w:val="pt-BR"/>
        </w:rPr>
        <w:t>OMPANHIA</w:t>
      </w:r>
      <w:r w:rsidRPr="00876AE6">
        <w:rPr>
          <w:spacing w:val="20"/>
          <w:sz w:val="24"/>
          <w:szCs w:val="24"/>
          <w:lang w:val="pt-BR"/>
        </w:rPr>
        <w:t xml:space="preserve"> e </w:t>
      </w:r>
      <w:r w:rsidR="00B27092">
        <w:rPr>
          <w:spacing w:val="20"/>
          <w:sz w:val="24"/>
          <w:szCs w:val="24"/>
          <w:lang w:val="pt-BR"/>
        </w:rPr>
        <w:t>CAIXA</w:t>
      </w:r>
      <w:r w:rsidRPr="00876AE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são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doravante</w:t>
        </w:r>
      </w:smartTag>
      <w:r w:rsidRPr="00876AE6">
        <w:rPr>
          <w:spacing w:val="20"/>
          <w:sz w:val="24"/>
          <w:szCs w:val="24"/>
          <w:lang w:val="pt-BR"/>
        </w:rPr>
        <w:t xml:space="preserve"> denominados “</w:t>
      </w:r>
      <w:r w:rsidRPr="00876AE6">
        <w:rPr>
          <w:spacing w:val="20"/>
          <w:sz w:val="24"/>
          <w:szCs w:val="24"/>
          <w:u w:val="single"/>
          <w:lang w:val="pt-BR"/>
        </w:rPr>
        <w:t>Partes</w:t>
      </w:r>
      <w:r w:rsidRPr="00876AE6">
        <w:rPr>
          <w:spacing w:val="20"/>
          <w:sz w:val="24"/>
          <w:szCs w:val="24"/>
          <w:lang w:val="pt-BR"/>
        </w:rPr>
        <w:t>” ou, individualmente, “</w:t>
      </w:r>
      <w:r w:rsidRPr="00876AE6">
        <w:rPr>
          <w:spacing w:val="20"/>
          <w:sz w:val="24"/>
          <w:szCs w:val="24"/>
          <w:u w:val="single"/>
          <w:lang w:val="pt-BR"/>
        </w:rPr>
        <w:t>Parte</w:t>
      </w:r>
      <w:r w:rsidRPr="00876AE6">
        <w:rPr>
          <w:spacing w:val="20"/>
          <w:sz w:val="24"/>
          <w:szCs w:val="24"/>
          <w:lang w:val="pt-BR"/>
        </w:rPr>
        <w:t>”;</w:t>
      </w:r>
    </w:p>
    <w:p w:rsidR="00154542" w:rsidRPr="0035305E" w:rsidRDefault="00154542" w:rsidP="0035305E">
      <w:pPr>
        <w:pStyle w:val="Ttulo1"/>
        <w:keepNext w:val="0"/>
        <w:spacing w:line="360" w:lineRule="exact"/>
        <w:jc w:val="left"/>
        <w:rPr>
          <w:spacing w:val="20"/>
          <w:lang w:val="pt-BR"/>
        </w:rPr>
      </w:pPr>
    </w:p>
    <w:p w:rsidR="00F075B1" w:rsidRPr="00876AE6" w:rsidRDefault="005D6391" w:rsidP="00825AEC">
      <w:pPr>
        <w:rPr>
          <w:b/>
          <w:i/>
          <w:spacing w:val="20"/>
          <w:sz w:val="24"/>
          <w:szCs w:val="24"/>
          <w:lang w:val="pt-BR"/>
        </w:rPr>
      </w:pPr>
      <w:r w:rsidRPr="00876AE6">
        <w:rPr>
          <w:b/>
          <w:i/>
          <w:spacing w:val="20"/>
          <w:sz w:val="24"/>
          <w:szCs w:val="24"/>
          <w:lang w:val="pt-BR"/>
        </w:rPr>
        <w:t>Considerando</w:t>
      </w:r>
      <w:r w:rsidR="00F075B1" w:rsidRPr="00876AE6">
        <w:rPr>
          <w:b/>
          <w:i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F075B1" w:rsidRPr="00876AE6">
          <w:rPr>
            <w:b/>
            <w:i/>
            <w:spacing w:val="20"/>
            <w:sz w:val="24"/>
            <w:szCs w:val="24"/>
            <w:lang w:val="pt-BR"/>
          </w:rPr>
          <w:t>que</w:t>
        </w:r>
      </w:smartTag>
      <w:r w:rsidR="00F075B1" w:rsidRPr="00876AE6">
        <w:rPr>
          <w:b/>
          <w:i/>
          <w:spacing w:val="20"/>
          <w:sz w:val="24"/>
          <w:szCs w:val="24"/>
          <w:lang w:val="pt-BR"/>
        </w:rPr>
        <w:t>:</w:t>
      </w:r>
    </w:p>
    <w:p w:rsidR="00876AE6" w:rsidRDefault="00876AE6" w:rsidP="0045616F">
      <w:pPr>
        <w:adjustRightInd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8B012F" w:rsidRDefault="008B012F" w:rsidP="00B71949">
      <w:pPr>
        <w:pStyle w:val="Ttulo4"/>
        <w:widowControl/>
        <w:adjustRightInd/>
        <w:spacing w:before="0" w:after="0" w:line="360" w:lineRule="exact"/>
        <w:textAlignment w:val="auto"/>
        <w:rPr>
          <w:spacing w:val="20"/>
          <w:sz w:val="24"/>
          <w:szCs w:val="24"/>
          <w:lang w:val="pt-BR"/>
        </w:rPr>
      </w:pPr>
      <w:proofErr w:type="gramStart"/>
      <w:r>
        <w:rPr>
          <w:spacing w:val="20"/>
          <w:sz w:val="24"/>
          <w:szCs w:val="24"/>
          <w:lang w:val="pt-BR"/>
        </w:rPr>
        <w:t>a</w:t>
      </w:r>
      <w:proofErr w:type="gramEnd"/>
      <w:r>
        <w:rPr>
          <w:spacing w:val="20"/>
          <w:sz w:val="24"/>
          <w:szCs w:val="24"/>
          <w:lang w:val="pt-BR"/>
        </w:rPr>
        <w:t xml:space="preserve"> C</w:t>
      </w:r>
      <w:r w:rsidR="00731287">
        <w:rPr>
          <w:spacing w:val="20"/>
          <w:sz w:val="24"/>
          <w:szCs w:val="24"/>
          <w:lang w:val="pt-BR"/>
        </w:rPr>
        <w:t>OMPANHIA</w:t>
      </w:r>
      <w:r w:rsidRPr="00876AE6">
        <w:rPr>
          <w:spacing w:val="20"/>
          <w:sz w:val="24"/>
          <w:szCs w:val="24"/>
          <w:lang w:val="pt-BR"/>
        </w:rPr>
        <w:t xml:space="preserve"> </w:t>
      </w:r>
      <w:r>
        <w:rPr>
          <w:spacing w:val="20"/>
          <w:sz w:val="24"/>
          <w:szCs w:val="24"/>
          <w:lang w:val="pt-BR"/>
        </w:rPr>
        <w:t>pretende</w:t>
      </w:r>
      <w:r w:rsidR="00C23F8F">
        <w:rPr>
          <w:spacing w:val="20"/>
          <w:sz w:val="24"/>
          <w:szCs w:val="24"/>
          <w:lang w:val="pt-BR"/>
        </w:rPr>
        <w:t xml:space="preserve"> </w:t>
      </w:r>
      <w:sdt>
        <w:sdtPr>
          <w:rPr>
            <w:spacing w:val="20"/>
            <w:sz w:val="24"/>
            <w:szCs w:val="24"/>
            <w:lang w:val="pt-BR"/>
          </w:rPr>
          <w:id w:val="-277417275"/>
          <w:placeholder>
            <w:docPart w:val="F7FC136A9ADD4725B372A28C592F3DBF"/>
          </w:placeholder>
        </w:sdtPr>
        <w:sdtEndPr/>
        <w:sdtContent>
          <w:proofErr w:type="spellStart"/>
          <w:r w:rsidR="00B71949" w:rsidRPr="00B71949">
            <w:rPr>
              <w:rStyle w:val="TextodoEspaoReservado"/>
            </w:rPr>
            <w:t>Descrever</w:t>
          </w:r>
          <w:proofErr w:type="spellEnd"/>
          <w:r w:rsidR="00B71949">
            <w:t xml:space="preserve"> </w:t>
          </w:r>
          <w:proofErr w:type="spellStart"/>
          <w:r w:rsidR="00B71949" w:rsidRPr="00B71949">
            <w:rPr>
              <w:rStyle w:val="TextodoEspaoReservado"/>
            </w:rPr>
            <w:t>Projeto</w:t>
          </w:r>
          <w:proofErr w:type="spellEnd"/>
        </w:sdtContent>
      </w:sdt>
      <w:r w:rsidR="00D65645">
        <w:rPr>
          <w:spacing w:val="20"/>
          <w:sz w:val="24"/>
          <w:szCs w:val="24"/>
          <w:lang w:val="pt-BR"/>
        </w:rPr>
        <w:t xml:space="preserve">                                             </w:t>
      </w:r>
      <w:r>
        <w:rPr>
          <w:spacing w:val="20"/>
          <w:sz w:val="24"/>
          <w:szCs w:val="24"/>
          <w:lang w:val="pt-BR"/>
        </w:rPr>
        <w:t>(“Projeto”);</w:t>
      </w:r>
    </w:p>
    <w:p w:rsidR="008B012F" w:rsidRDefault="008B012F" w:rsidP="008B012F">
      <w:pPr>
        <w:adjustRightInd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 xml:space="preserve"> </w:t>
      </w:r>
    </w:p>
    <w:p w:rsidR="008B012F" w:rsidRDefault="008B012F" w:rsidP="008B012F">
      <w:pPr>
        <w:numPr>
          <w:ilvl w:val="0"/>
          <w:numId w:val="3"/>
        </w:numPr>
        <w:tabs>
          <w:tab w:val="clear" w:pos="1080"/>
          <w:tab w:val="num" w:pos="600"/>
        </w:tabs>
        <w:adjustRightInd/>
        <w:spacing w:line="360" w:lineRule="exact"/>
        <w:ind w:left="600" w:hanging="60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 xml:space="preserve">a CAIXA, na qualidade de administradora e gestora de </w:t>
      </w:r>
      <w:r w:rsidR="006A5AD6">
        <w:rPr>
          <w:spacing w:val="20"/>
          <w:sz w:val="24"/>
          <w:szCs w:val="24"/>
          <w:lang w:val="pt-BR"/>
        </w:rPr>
        <w:t>f</w:t>
      </w:r>
      <w:r>
        <w:rPr>
          <w:spacing w:val="20"/>
          <w:sz w:val="24"/>
          <w:szCs w:val="24"/>
          <w:lang w:val="pt-BR"/>
        </w:rPr>
        <w:t>undos</w:t>
      </w:r>
      <w:r w:rsidR="006A5AD6">
        <w:rPr>
          <w:spacing w:val="20"/>
          <w:sz w:val="24"/>
          <w:szCs w:val="24"/>
          <w:lang w:val="pt-BR"/>
        </w:rPr>
        <w:t xml:space="preserve"> de investimento</w:t>
      </w:r>
      <w:r>
        <w:rPr>
          <w:spacing w:val="20"/>
          <w:sz w:val="24"/>
          <w:szCs w:val="24"/>
          <w:lang w:val="pt-BR"/>
        </w:rPr>
        <w:t xml:space="preserve">, </w:t>
      </w:r>
      <w:r w:rsidRPr="00876AE6">
        <w:rPr>
          <w:spacing w:val="20"/>
          <w:sz w:val="24"/>
          <w:szCs w:val="24"/>
          <w:lang w:val="pt-BR"/>
        </w:rPr>
        <w:t>tem interesse em avaliar</w:t>
      </w:r>
      <w:r>
        <w:rPr>
          <w:spacing w:val="20"/>
          <w:sz w:val="24"/>
          <w:szCs w:val="24"/>
          <w:lang w:val="pt-BR"/>
        </w:rPr>
        <w:t xml:space="preserve"> oportunidades de investimento relativas ao</w:t>
      </w:r>
      <w:r w:rsidRPr="00876AE6">
        <w:rPr>
          <w:spacing w:val="20"/>
          <w:sz w:val="24"/>
          <w:szCs w:val="24"/>
          <w:lang w:val="pt-BR"/>
        </w:rPr>
        <w:t xml:space="preserve"> Projeto</w:t>
      </w:r>
      <w:r>
        <w:rPr>
          <w:spacing w:val="20"/>
          <w:sz w:val="24"/>
          <w:szCs w:val="24"/>
          <w:lang w:val="pt-BR"/>
        </w:rPr>
        <w:t xml:space="preserve"> e outras que porventura a C</w:t>
      </w:r>
      <w:r w:rsidR="00376E99">
        <w:rPr>
          <w:spacing w:val="20"/>
          <w:sz w:val="24"/>
          <w:szCs w:val="24"/>
          <w:lang w:val="pt-BR"/>
        </w:rPr>
        <w:t>OMPANHIA</w:t>
      </w:r>
      <w:r>
        <w:rPr>
          <w:spacing w:val="20"/>
          <w:sz w:val="24"/>
          <w:szCs w:val="24"/>
          <w:lang w:val="pt-BR"/>
        </w:rPr>
        <w:t xml:space="preserve"> tenha interesse em apresentar </w:t>
      </w:r>
      <w:r w:rsidR="006A5AD6">
        <w:rPr>
          <w:spacing w:val="20"/>
          <w:sz w:val="24"/>
          <w:szCs w:val="24"/>
          <w:lang w:val="pt-BR"/>
        </w:rPr>
        <w:t>à</w:t>
      </w:r>
      <w:r>
        <w:rPr>
          <w:spacing w:val="20"/>
          <w:sz w:val="24"/>
          <w:szCs w:val="24"/>
          <w:lang w:val="pt-BR"/>
        </w:rPr>
        <w:t xml:space="preserve"> CAIXA</w:t>
      </w:r>
      <w:r w:rsidRPr="00876AE6">
        <w:rPr>
          <w:spacing w:val="20"/>
          <w:sz w:val="24"/>
          <w:szCs w:val="24"/>
          <w:lang w:val="pt-BR"/>
        </w:rPr>
        <w:t xml:space="preserve"> (“Negócios”);</w:t>
      </w:r>
    </w:p>
    <w:p w:rsidR="001445A1" w:rsidRDefault="001445A1" w:rsidP="006D553E">
      <w:pPr>
        <w:adjustRightInd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FE4C4F" w:rsidRPr="00FE4C4F" w:rsidRDefault="00FE4C4F" w:rsidP="00FE4C4F">
      <w:pPr>
        <w:numPr>
          <w:ilvl w:val="0"/>
          <w:numId w:val="3"/>
        </w:numPr>
        <w:tabs>
          <w:tab w:val="clear" w:pos="1080"/>
          <w:tab w:val="num" w:pos="600"/>
        </w:tabs>
        <w:adjustRightInd/>
        <w:spacing w:line="360" w:lineRule="exact"/>
        <w:ind w:left="600" w:hanging="60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e</w:t>
      </w:r>
      <w:r w:rsidRPr="00FE4C4F">
        <w:rPr>
          <w:spacing w:val="20"/>
          <w:sz w:val="24"/>
          <w:szCs w:val="24"/>
          <w:lang w:val="pt-BR"/>
        </w:rPr>
        <w:t>ste instrumento não representa</w:t>
      </w:r>
      <w:r w:rsidR="000917BB">
        <w:rPr>
          <w:spacing w:val="20"/>
          <w:sz w:val="24"/>
          <w:szCs w:val="24"/>
          <w:lang w:val="pt-BR"/>
        </w:rPr>
        <w:t xml:space="preserve"> </w:t>
      </w:r>
      <w:r w:rsidRPr="00FE4C4F">
        <w:rPr>
          <w:spacing w:val="20"/>
          <w:sz w:val="24"/>
          <w:szCs w:val="24"/>
          <w:lang w:val="pt-BR"/>
        </w:rPr>
        <w:t>qualquer direito</w:t>
      </w:r>
      <w:r w:rsidR="00A36549">
        <w:rPr>
          <w:spacing w:val="20"/>
          <w:sz w:val="24"/>
          <w:szCs w:val="24"/>
          <w:lang w:val="pt-BR"/>
        </w:rPr>
        <w:t>, preferência</w:t>
      </w:r>
      <w:r w:rsidRPr="00FE4C4F">
        <w:rPr>
          <w:spacing w:val="20"/>
          <w:sz w:val="24"/>
          <w:szCs w:val="24"/>
          <w:lang w:val="pt-BR"/>
        </w:rPr>
        <w:t xml:space="preserve"> ou dever de exclusividade</w:t>
      </w:r>
      <w:r>
        <w:rPr>
          <w:spacing w:val="20"/>
          <w:sz w:val="24"/>
          <w:szCs w:val="24"/>
          <w:lang w:val="pt-BR"/>
        </w:rPr>
        <w:t xml:space="preserve"> d</w:t>
      </w:r>
      <w:r w:rsidR="00B27092">
        <w:rPr>
          <w:spacing w:val="20"/>
          <w:sz w:val="24"/>
          <w:szCs w:val="24"/>
          <w:lang w:val="pt-BR"/>
        </w:rPr>
        <w:t>a CAIXA</w:t>
      </w:r>
      <w:r>
        <w:rPr>
          <w:spacing w:val="20"/>
          <w:sz w:val="24"/>
          <w:szCs w:val="24"/>
          <w:lang w:val="pt-BR"/>
        </w:rPr>
        <w:t xml:space="preserve"> em relação ao </w:t>
      </w:r>
      <w:r w:rsidR="008B012F">
        <w:rPr>
          <w:spacing w:val="20"/>
          <w:sz w:val="24"/>
          <w:szCs w:val="24"/>
          <w:lang w:val="pt-BR"/>
        </w:rPr>
        <w:t>Projeto e/ou aos Negócios</w:t>
      </w:r>
      <w:r>
        <w:rPr>
          <w:spacing w:val="20"/>
          <w:sz w:val="24"/>
          <w:szCs w:val="24"/>
          <w:lang w:val="pt-BR"/>
        </w:rPr>
        <w:t xml:space="preserve">, bem como não representa obrigação </w:t>
      </w:r>
      <w:r w:rsidR="00B27092">
        <w:rPr>
          <w:spacing w:val="20"/>
          <w:sz w:val="24"/>
          <w:szCs w:val="24"/>
          <w:lang w:val="pt-BR"/>
        </w:rPr>
        <w:t xml:space="preserve">da CAIXA e de qualquer dos fundos </w:t>
      </w:r>
      <w:r w:rsidR="006A5AD6">
        <w:rPr>
          <w:spacing w:val="20"/>
          <w:sz w:val="24"/>
          <w:szCs w:val="24"/>
          <w:lang w:val="pt-BR"/>
        </w:rPr>
        <w:t xml:space="preserve">de investimento </w:t>
      </w:r>
      <w:r w:rsidR="00B27092">
        <w:rPr>
          <w:spacing w:val="20"/>
          <w:sz w:val="24"/>
          <w:szCs w:val="24"/>
          <w:lang w:val="pt-BR"/>
        </w:rPr>
        <w:t>geridos e</w:t>
      </w:r>
      <w:r w:rsidR="00A9489B">
        <w:rPr>
          <w:spacing w:val="20"/>
          <w:sz w:val="24"/>
          <w:szCs w:val="24"/>
          <w:lang w:val="pt-BR"/>
        </w:rPr>
        <w:t>/ou</w:t>
      </w:r>
      <w:r w:rsidR="00B27092">
        <w:rPr>
          <w:spacing w:val="20"/>
          <w:sz w:val="24"/>
          <w:szCs w:val="24"/>
          <w:lang w:val="pt-BR"/>
        </w:rPr>
        <w:t xml:space="preserve"> administrados pela CAIXA</w:t>
      </w:r>
      <w:r w:rsidR="00CC1089">
        <w:rPr>
          <w:spacing w:val="20"/>
          <w:sz w:val="24"/>
          <w:szCs w:val="24"/>
          <w:lang w:val="pt-BR"/>
        </w:rPr>
        <w:t xml:space="preserve"> em</w:t>
      </w:r>
      <w:r w:rsidR="00CC1089" w:rsidRPr="00CC1089">
        <w:rPr>
          <w:rFonts w:cs="Arial"/>
          <w:lang w:val="pt-BR"/>
        </w:rPr>
        <w:t xml:space="preserve"> </w:t>
      </w:r>
      <w:r w:rsidR="00C74680" w:rsidRPr="00057DBA">
        <w:rPr>
          <w:spacing w:val="20"/>
          <w:sz w:val="24"/>
          <w:szCs w:val="24"/>
          <w:lang w:val="pt-BR"/>
        </w:rPr>
        <w:t xml:space="preserve">investir </w:t>
      </w:r>
      <w:r w:rsidR="00935CD9">
        <w:rPr>
          <w:spacing w:val="20"/>
          <w:sz w:val="24"/>
          <w:szCs w:val="24"/>
          <w:lang w:val="pt-BR"/>
        </w:rPr>
        <w:t xml:space="preserve">no </w:t>
      </w:r>
      <w:r w:rsidR="008B012F">
        <w:rPr>
          <w:spacing w:val="20"/>
          <w:sz w:val="24"/>
          <w:szCs w:val="24"/>
          <w:lang w:val="pt-BR"/>
        </w:rPr>
        <w:t>Projeto e/ou realizar os Negócios</w:t>
      </w:r>
      <w:r w:rsidR="00CC1089">
        <w:rPr>
          <w:spacing w:val="20"/>
          <w:sz w:val="24"/>
          <w:szCs w:val="24"/>
          <w:lang w:val="pt-BR"/>
        </w:rPr>
        <w:t>;</w:t>
      </w:r>
    </w:p>
    <w:p w:rsidR="00876AE6" w:rsidRPr="00876AE6" w:rsidRDefault="00876AE6" w:rsidP="00876AE6">
      <w:pPr>
        <w:adjustRightInd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175BB8" w:rsidRDefault="00876AE6" w:rsidP="0035305E">
      <w:pPr>
        <w:numPr>
          <w:ilvl w:val="0"/>
          <w:numId w:val="3"/>
        </w:numPr>
        <w:tabs>
          <w:tab w:val="clear" w:pos="1080"/>
          <w:tab w:val="num" w:pos="600"/>
        </w:tabs>
        <w:adjustRightInd/>
        <w:spacing w:line="360" w:lineRule="exact"/>
        <w:ind w:left="600" w:hanging="600"/>
        <w:textAlignment w:val="auto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há interesse mútuo em compartilhar informações de caráter não público acerca das oportunidades envolvendo o </w:t>
      </w:r>
      <w:r w:rsidR="00731287" w:rsidRPr="00876AE6">
        <w:rPr>
          <w:spacing w:val="20"/>
          <w:sz w:val="24"/>
          <w:szCs w:val="24"/>
          <w:lang w:val="pt-BR"/>
        </w:rPr>
        <w:t>Projeto e os Negócios</w:t>
      </w:r>
      <w:r w:rsidRPr="00876AE6">
        <w:rPr>
          <w:spacing w:val="20"/>
          <w:sz w:val="24"/>
          <w:szCs w:val="24"/>
          <w:lang w:val="pt-BR"/>
        </w:rPr>
        <w:t>, de forma a criar entendimento</w:t>
      </w:r>
      <w:r w:rsidR="00005E65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que permita</w:t>
      </w:r>
      <w:r w:rsidR="00E3758C">
        <w:rPr>
          <w:spacing w:val="20"/>
          <w:sz w:val="24"/>
          <w:szCs w:val="24"/>
          <w:lang w:val="pt-BR"/>
        </w:rPr>
        <w:t>m</w:t>
      </w:r>
      <w:r w:rsidR="00102B41">
        <w:rPr>
          <w:spacing w:val="20"/>
          <w:sz w:val="24"/>
          <w:szCs w:val="24"/>
          <w:lang w:val="pt-BR"/>
        </w:rPr>
        <w:t xml:space="preserve"> o</w:t>
      </w:r>
      <w:r w:rsidRPr="00876AE6">
        <w:rPr>
          <w:spacing w:val="20"/>
          <w:sz w:val="24"/>
          <w:szCs w:val="24"/>
          <w:lang w:val="pt-BR"/>
        </w:rPr>
        <w:t xml:space="preserve"> </w:t>
      </w:r>
      <w:r w:rsidR="00005E65">
        <w:rPr>
          <w:spacing w:val="20"/>
          <w:sz w:val="24"/>
          <w:szCs w:val="24"/>
          <w:lang w:val="pt-BR"/>
        </w:rPr>
        <w:t xml:space="preserve">bom andamento </w:t>
      </w:r>
      <w:r w:rsidR="00C87916">
        <w:rPr>
          <w:spacing w:val="20"/>
          <w:sz w:val="24"/>
          <w:szCs w:val="24"/>
          <w:lang w:val="pt-BR"/>
        </w:rPr>
        <w:t>das ações conjuntas;</w:t>
      </w:r>
      <w:r w:rsidR="00EF4A61">
        <w:rPr>
          <w:spacing w:val="20"/>
          <w:sz w:val="24"/>
          <w:szCs w:val="24"/>
          <w:lang w:val="pt-BR"/>
        </w:rPr>
        <w:t xml:space="preserve"> </w:t>
      </w:r>
    </w:p>
    <w:p w:rsidR="00175BB8" w:rsidRDefault="00175BB8" w:rsidP="00175BB8">
      <w:pPr>
        <w:pStyle w:val="PargrafodaLista"/>
        <w:rPr>
          <w:spacing w:val="20"/>
          <w:sz w:val="24"/>
          <w:szCs w:val="24"/>
        </w:rPr>
      </w:pPr>
    </w:p>
    <w:p w:rsidR="00876AE6" w:rsidRPr="00175BB8" w:rsidRDefault="00876AE6" w:rsidP="00175BB8">
      <w:pPr>
        <w:numPr>
          <w:ilvl w:val="0"/>
          <w:numId w:val="3"/>
        </w:numPr>
        <w:tabs>
          <w:tab w:val="clear" w:pos="1080"/>
          <w:tab w:val="num" w:pos="600"/>
        </w:tabs>
        <w:adjustRightInd/>
        <w:spacing w:line="360" w:lineRule="exact"/>
        <w:ind w:left="600" w:hanging="600"/>
        <w:textAlignment w:val="auto"/>
        <w:rPr>
          <w:spacing w:val="20"/>
          <w:sz w:val="24"/>
          <w:szCs w:val="24"/>
          <w:lang w:val="pt-BR"/>
        </w:rPr>
      </w:pPr>
      <w:proofErr w:type="spellStart"/>
      <w:r w:rsidRPr="00175BB8">
        <w:rPr>
          <w:spacing w:val="20"/>
          <w:sz w:val="24"/>
          <w:szCs w:val="24"/>
          <w:lang w:val="pt-BR"/>
        </w:rPr>
        <w:t>é</w:t>
      </w:r>
      <w:proofErr w:type="spellEnd"/>
      <w:r w:rsidRPr="00175BB8">
        <w:rPr>
          <w:spacing w:val="20"/>
          <w:sz w:val="24"/>
          <w:szCs w:val="24"/>
          <w:lang w:val="pt-BR"/>
        </w:rPr>
        <w:t xml:space="preserve"> do interesse </w:t>
      </w:r>
      <w:r w:rsidR="00060AE3" w:rsidRPr="00175BB8">
        <w:rPr>
          <w:spacing w:val="20"/>
          <w:sz w:val="24"/>
          <w:szCs w:val="24"/>
          <w:lang w:val="pt-BR"/>
        </w:rPr>
        <w:t>da C</w:t>
      </w:r>
      <w:r w:rsidR="00E3758C" w:rsidRPr="00175BB8">
        <w:rPr>
          <w:spacing w:val="20"/>
          <w:sz w:val="24"/>
          <w:szCs w:val="24"/>
          <w:lang w:val="pt-BR"/>
        </w:rPr>
        <w:t>OMPANHIA</w:t>
      </w:r>
      <w:r w:rsidRPr="00175BB8">
        <w:rPr>
          <w:spacing w:val="20"/>
          <w:sz w:val="24"/>
          <w:szCs w:val="24"/>
          <w:lang w:val="pt-BR"/>
        </w:rPr>
        <w:t xml:space="preserve"> e </w:t>
      </w:r>
      <w:r w:rsidR="00B27092" w:rsidRPr="00175BB8">
        <w:rPr>
          <w:spacing w:val="20"/>
          <w:sz w:val="24"/>
          <w:szCs w:val="24"/>
          <w:lang w:val="pt-BR"/>
        </w:rPr>
        <w:t>da CAIXA</w:t>
      </w:r>
      <w:r w:rsidRPr="00175BB8">
        <w:rPr>
          <w:spacing w:val="20"/>
          <w:sz w:val="24"/>
          <w:szCs w:val="24"/>
          <w:lang w:val="pt-BR"/>
        </w:rPr>
        <w:t xml:space="preserve"> que todo o processo de troca de informações de caráter não público seja efetuado dentro do mais absoluto sigilo até que resolvam, de comum acordo, pela sua regular </w:t>
      </w:r>
      <w:r w:rsidR="00EF4A61" w:rsidRPr="00175BB8">
        <w:rPr>
          <w:spacing w:val="20"/>
          <w:sz w:val="24"/>
          <w:szCs w:val="24"/>
          <w:lang w:val="pt-BR"/>
        </w:rPr>
        <w:t xml:space="preserve">e ampla divulgação ao </w:t>
      </w:r>
      <w:r w:rsidR="00F0730D" w:rsidRPr="00175BB8">
        <w:rPr>
          <w:spacing w:val="20"/>
          <w:sz w:val="24"/>
          <w:szCs w:val="24"/>
          <w:lang w:val="pt-BR"/>
        </w:rPr>
        <w:t>público</w:t>
      </w:r>
      <w:r w:rsidR="00491487" w:rsidRPr="00175BB8">
        <w:rPr>
          <w:spacing w:val="20"/>
          <w:sz w:val="24"/>
          <w:szCs w:val="24"/>
          <w:lang w:val="pt-BR"/>
        </w:rPr>
        <w:t>, observad</w:t>
      </w:r>
      <w:r w:rsidR="000F0049" w:rsidRPr="00175BB8">
        <w:rPr>
          <w:spacing w:val="20"/>
          <w:sz w:val="24"/>
          <w:szCs w:val="24"/>
          <w:lang w:val="pt-BR"/>
        </w:rPr>
        <w:t>as</w:t>
      </w:r>
      <w:r w:rsidR="00491487" w:rsidRPr="00175BB8">
        <w:rPr>
          <w:spacing w:val="20"/>
          <w:sz w:val="24"/>
          <w:szCs w:val="24"/>
          <w:lang w:val="pt-BR"/>
        </w:rPr>
        <w:t xml:space="preserve"> </w:t>
      </w:r>
      <w:r w:rsidR="00460509" w:rsidRPr="00175BB8">
        <w:rPr>
          <w:spacing w:val="20"/>
          <w:sz w:val="24"/>
          <w:szCs w:val="24"/>
          <w:lang w:val="pt-BR"/>
        </w:rPr>
        <w:t xml:space="preserve">as exceções </w:t>
      </w:r>
      <w:r w:rsidR="00491487" w:rsidRPr="00175BB8">
        <w:rPr>
          <w:spacing w:val="20"/>
          <w:sz w:val="24"/>
          <w:szCs w:val="24"/>
          <w:lang w:val="pt-BR"/>
        </w:rPr>
        <w:t xml:space="preserve"> previst</w:t>
      </w:r>
      <w:r w:rsidR="00460509" w:rsidRPr="00175BB8">
        <w:rPr>
          <w:spacing w:val="20"/>
          <w:sz w:val="24"/>
          <w:szCs w:val="24"/>
          <w:lang w:val="pt-BR"/>
        </w:rPr>
        <w:t>as</w:t>
      </w:r>
      <w:r w:rsidR="00491487" w:rsidRPr="00175BB8">
        <w:rPr>
          <w:spacing w:val="20"/>
          <w:sz w:val="24"/>
          <w:szCs w:val="24"/>
          <w:lang w:val="pt-BR"/>
        </w:rPr>
        <w:t xml:space="preserve"> na Cláusula </w:t>
      </w:r>
      <w:r w:rsidR="0087673B" w:rsidRPr="00175BB8">
        <w:rPr>
          <w:spacing w:val="20"/>
          <w:sz w:val="24"/>
          <w:szCs w:val="24"/>
          <w:lang w:val="pt-BR"/>
        </w:rPr>
        <w:t>3.5</w:t>
      </w:r>
    </w:p>
    <w:p w:rsidR="00876AE6" w:rsidRPr="00876AE6" w:rsidRDefault="00876AE6" w:rsidP="0035305E">
      <w:pPr>
        <w:adjustRightInd/>
        <w:spacing w:line="360" w:lineRule="exact"/>
        <w:ind w:left="600"/>
        <w:textAlignment w:val="auto"/>
        <w:rPr>
          <w:spacing w:val="20"/>
          <w:sz w:val="24"/>
          <w:szCs w:val="24"/>
          <w:lang w:val="pt-BR"/>
        </w:rPr>
      </w:pPr>
    </w:p>
    <w:p w:rsidR="00F075B1" w:rsidRPr="00876AE6" w:rsidRDefault="00FB24FC" w:rsidP="00F34E60">
      <w:pPr>
        <w:spacing w:line="360" w:lineRule="exact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>resolvem</w:t>
      </w:r>
      <w:r w:rsidR="00EC2CAA">
        <w:rPr>
          <w:spacing w:val="20"/>
          <w:sz w:val="24"/>
          <w:szCs w:val="24"/>
          <w:lang w:val="pt-BR"/>
        </w:rPr>
        <w:t>,</w:t>
      </w:r>
      <w:r w:rsidRPr="00876AE6">
        <w:rPr>
          <w:spacing w:val="20"/>
          <w:sz w:val="24"/>
          <w:szCs w:val="24"/>
          <w:lang w:val="pt-BR"/>
        </w:rPr>
        <w:t xml:space="preserve"> </w:t>
      </w:r>
      <w:r w:rsidR="00E3758C">
        <w:rPr>
          <w:spacing w:val="20"/>
          <w:sz w:val="24"/>
          <w:szCs w:val="24"/>
          <w:lang w:val="pt-BR"/>
        </w:rPr>
        <w:t>as P</w:t>
      </w:r>
      <w:r w:rsidR="006A5AD6">
        <w:rPr>
          <w:spacing w:val="20"/>
          <w:sz w:val="24"/>
          <w:szCs w:val="24"/>
          <w:lang w:val="pt-BR"/>
        </w:rPr>
        <w:t>artes</w:t>
      </w:r>
      <w:r w:rsidR="00EC2CAA">
        <w:rPr>
          <w:spacing w:val="20"/>
          <w:sz w:val="24"/>
          <w:szCs w:val="24"/>
          <w:lang w:val="pt-BR"/>
        </w:rPr>
        <w:t xml:space="preserve">, </w:t>
      </w:r>
      <w:r w:rsidR="00F075B1" w:rsidRPr="00876AE6">
        <w:rPr>
          <w:spacing w:val="20"/>
          <w:sz w:val="24"/>
          <w:szCs w:val="24"/>
          <w:lang w:val="pt-BR"/>
        </w:rPr>
        <w:t xml:space="preserve">celebrar o </w:t>
      </w:r>
      <w:smartTag w:uri="schemas-houaiss/acao" w:element="dm">
        <w:r w:rsidR="00F075B1" w:rsidRPr="00876AE6">
          <w:rPr>
            <w:spacing w:val="20"/>
            <w:sz w:val="24"/>
            <w:szCs w:val="24"/>
            <w:lang w:val="pt-BR"/>
          </w:rPr>
          <w:t>presente</w:t>
        </w:r>
      </w:smartTag>
      <w:r w:rsidR="00F075B1" w:rsidRPr="00876AE6">
        <w:rPr>
          <w:spacing w:val="20"/>
          <w:sz w:val="24"/>
          <w:szCs w:val="24"/>
          <w:lang w:val="pt-BR"/>
        </w:rPr>
        <w:t xml:space="preserve"> </w:t>
      </w:r>
      <w:r w:rsidR="00E417AB" w:rsidRPr="00876AE6">
        <w:rPr>
          <w:spacing w:val="20"/>
          <w:sz w:val="24"/>
          <w:szCs w:val="24"/>
          <w:lang w:val="pt-BR"/>
        </w:rPr>
        <w:t>Memorando de Entendimentos</w:t>
      </w:r>
      <w:r w:rsidR="00F075B1" w:rsidRPr="00876AE6">
        <w:rPr>
          <w:spacing w:val="20"/>
          <w:sz w:val="24"/>
          <w:szCs w:val="24"/>
          <w:lang w:val="pt-BR"/>
        </w:rPr>
        <w:t xml:space="preserve"> (“</w:t>
      </w:r>
      <w:r w:rsidR="00E417AB" w:rsidRPr="00154542">
        <w:rPr>
          <w:spacing w:val="20"/>
          <w:sz w:val="24"/>
          <w:szCs w:val="24"/>
          <w:lang w:val="pt-BR"/>
        </w:rPr>
        <w:t>Memorando</w:t>
      </w:r>
      <w:r w:rsidR="00F075B1" w:rsidRPr="00876AE6">
        <w:rPr>
          <w:spacing w:val="20"/>
          <w:sz w:val="24"/>
          <w:szCs w:val="24"/>
          <w:lang w:val="pt-BR"/>
        </w:rPr>
        <w:t xml:space="preserve">”), </w:t>
      </w:r>
      <w:smartTag w:uri="schemas-houaiss/mini" w:element="verbetes">
        <w:r w:rsidR="00F075B1" w:rsidRPr="00876AE6">
          <w:rPr>
            <w:spacing w:val="20"/>
            <w:sz w:val="24"/>
            <w:szCs w:val="24"/>
            <w:lang w:val="pt-BR"/>
          </w:rPr>
          <w:t>que</w:t>
        </w:r>
      </w:smartTag>
      <w:r w:rsidR="00F075B1" w:rsidRPr="00876AE6">
        <w:rPr>
          <w:spacing w:val="20"/>
          <w:sz w:val="24"/>
          <w:szCs w:val="24"/>
          <w:lang w:val="pt-BR"/>
        </w:rPr>
        <w:t xml:space="preserve"> se regerá pelas cláusulas e condições</w:t>
      </w:r>
      <w:bookmarkStart w:id="1" w:name="_Toc200443287"/>
      <w:bookmarkStart w:id="2" w:name="_Toc200600023"/>
      <w:r w:rsidR="00961667" w:rsidRPr="00876AE6">
        <w:rPr>
          <w:spacing w:val="20"/>
          <w:sz w:val="24"/>
          <w:szCs w:val="24"/>
          <w:lang w:val="pt-BR"/>
        </w:rPr>
        <w:t xml:space="preserve"> abaixo.</w:t>
      </w:r>
    </w:p>
    <w:p w:rsidR="005A34CA" w:rsidRPr="00876AE6" w:rsidRDefault="005A34CA" w:rsidP="00F34E60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bookmarkStart w:id="3" w:name="_Toc202098610"/>
      <w:bookmarkStart w:id="4" w:name="_Toc206989640"/>
      <w:bookmarkStart w:id="5" w:name="_Toc208408644"/>
      <w:bookmarkStart w:id="6" w:name="_Toc239686746"/>
      <w:bookmarkEnd w:id="1"/>
      <w:bookmarkEnd w:id="2"/>
      <w:r w:rsidRPr="00876AE6">
        <w:rPr>
          <w:spacing w:val="20"/>
          <w:szCs w:val="24"/>
          <w:u w:val="none"/>
          <w:lang w:val="pt-BR"/>
        </w:rPr>
        <w:t xml:space="preserve">Cláusula </w:t>
      </w:r>
      <w:smartTag w:uri="schemas-houaiss/mini" w:element="verbetes">
        <w:r w:rsidRPr="00876AE6">
          <w:rPr>
            <w:spacing w:val="20"/>
            <w:szCs w:val="24"/>
            <w:u w:val="none"/>
            <w:lang w:val="pt-BR"/>
          </w:rPr>
          <w:t>Primeira</w:t>
        </w:r>
      </w:smartTag>
      <w:bookmarkStart w:id="7" w:name="_DV_M70"/>
      <w:bookmarkEnd w:id="7"/>
      <w:r w:rsidRPr="00876AE6">
        <w:rPr>
          <w:spacing w:val="20"/>
          <w:szCs w:val="24"/>
          <w:u w:val="none"/>
          <w:lang w:val="pt-BR"/>
        </w:rPr>
        <w:t xml:space="preserve"> – Definições</w:t>
      </w:r>
      <w:bookmarkStart w:id="8" w:name="_DV_M71"/>
      <w:bookmarkEnd w:id="3"/>
      <w:bookmarkEnd w:id="4"/>
      <w:bookmarkEnd w:id="5"/>
      <w:bookmarkEnd w:id="6"/>
      <w:bookmarkEnd w:id="8"/>
    </w:p>
    <w:p w:rsidR="005A34CA" w:rsidRPr="00876AE6" w:rsidRDefault="005A34CA" w:rsidP="00F34E60">
      <w:pPr>
        <w:spacing w:line="360" w:lineRule="exact"/>
        <w:rPr>
          <w:b/>
          <w:bCs/>
          <w:sz w:val="24"/>
          <w:szCs w:val="24"/>
          <w:lang w:val="pt-BR"/>
        </w:rPr>
      </w:pPr>
    </w:p>
    <w:p w:rsidR="005A34CA" w:rsidRDefault="005A34CA" w:rsidP="00F34E60">
      <w:pPr>
        <w:numPr>
          <w:ilvl w:val="1"/>
          <w:numId w:val="5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bookmarkStart w:id="9" w:name="_DV_M72"/>
      <w:bookmarkEnd w:id="9"/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Adicionalmente</w:t>
        </w:r>
      </w:smartTag>
      <w:r w:rsidRPr="00876AE6">
        <w:rPr>
          <w:spacing w:val="20"/>
          <w:sz w:val="24"/>
          <w:szCs w:val="24"/>
          <w:lang w:val="pt-BR"/>
        </w:rPr>
        <w:t xml:space="preserve"> aos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termos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definidos</w:t>
        </w:r>
      </w:smartTag>
      <w:r w:rsidRPr="00876AE6">
        <w:rPr>
          <w:spacing w:val="20"/>
          <w:sz w:val="24"/>
          <w:szCs w:val="24"/>
          <w:lang w:val="pt-BR"/>
        </w:rPr>
        <w:t xml:space="preserve"> neste </w:t>
      </w:r>
      <w:r w:rsidR="00E417AB" w:rsidRPr="00876AE6">
        <w:rPr>
          <w:spacing w:val="20"/>
          <w:sz w:val="24"/>
          <w:szCs w:val="24"/>
          <w:lang w:val="pt-BR"/>
        </w:rPr>
        <w:t>Memorando</w:t>
      </w:r>
      <w:r w:rsidRPr="00876AE6">
        <w:rPr>
          <w:spacing w:val="20"/>
          <w:sz w:val="24"/>
          <w:szCs w:val="24"/>
          <w:lang w:val="pt-BR"/>
        </w:rPr>
        <w:t>, o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seguinte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termo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quando</w:t>
        </w:r>
      </w:smartTag>
      <w:r w:rsidRPr="00876AE6">
        <w:rPr>
          <w:spacing w:val="20"/>
          <w:sz w:val="24"/>
          <w:szCs w:val="24"/>
          <w:lang w:val="pt-BR"/>
        </w:rPr>
        <w:t xml:space="preserve"> usado</w:t>
      </w:r>
      <w:r w:rsidR="00A1107E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neste </w:t>
      </w:r>
      <w:r w:rsidR="00E417AB" w:rsidRPr="00876AE6">
        <w:rPr>
          <w:spacing w:val="20"/>
          <w:sz w:val="24"/>
          <w:szCs w:val="24"/>
          <w:lang w:val="pt-BR"/>
        </w:rPr>
        <w:t>Memorando</w:t>
      </w:r>
      <w:r w:rsidRPr="00876AE6">
        <w:rPr>
          <w:spacing w:val="20"/>
          <w:sz w:val="24"/>
          <w:szCs w:val="24"/>
          <w:lang w:val="pt-BR"/>
        </w:rPr>
        <w:t>, ter</w:t>
      </w:r>
      <w:r w:rsidR="00A9489B">
        <w:rPr>
          <w:spacing w:val="20"/>
          <w:sz w:val="24"/>
          <w:szCs w:val="24"/>
          <w:lang w:val="pt-BR"/>
        </w:rPr>
        <w:t xml:space="preserve">ão </w:t>
      </w:r>
      <w:r w:rsidRPr="00876AE6">
        <w:rPr>
          <w:spacing w:val="20"/>
          <w:sz w:val="24"/>
          <w:szCs w:val="24"/>
          <w:lang w:val="pt-BR"/>
        </w:rPr>
        <w:t>o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seguinte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 significado</w:t>
      </w:r>
      <w:r w:rsidR="00A9489B">
        <w:rPr>
          <w:spacing w:val="20"/>
          <w:sz w:val="24"/>
          <w:szCs w:val="24"/>
          <w:lang w:val="pt-BR"/>
        </w:rPr>
        <w:t>s</w:t>
      </w:r>
      <w:r w:rsidRPr="00876AE6">
        <w:rPr>
          <w:spacing w:val="20"/>
          <w:sz w:val="24"/>
          <w:szCs w:val="24"/>
          <w:lang w:val="pt-BR"/>
        </w:rPr>
        <w:t xml:space="preserve">, no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singular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ou</w:t>
        </w:r>
      </w:smartTag>
      <w:r w:rsidRPr="00876AE6">
        <w:rPr>
          <w:spacing w:val="20"/>
          <w:sz w:val="24"/>
          <w:szCs w:val="24"/>
          <w:lang w:val="pt-BR"/>
        </w:rPr>
        <w:t xml:space="preserve"> no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plural</w:t>
        </w:r>
      </w:smartTag>
      <w:r w:rsidRPr="00876AE6">
        <w:rPr>
          <w:spacing w:val="20"/>
          <w:sz w:val="24"/>
          <w:szCs w:val="24"/>
          <w:lang w:val="pt-BR"/>
        </w:rPr>
        <w:t>:</w:t>
      </w:r>
    </w:p>
    <w:p w:rsidR="005A34CA" w:rsidRPr="008311AF" w:rsidRDefault="005A34CA" w:rsidP="00F34E60">
      <w:pPr>
        <w:tabs>
          <w:tab w:val="num" w:pos="1440"/>
        </w:tabs>
        <w:spacing w:line="360" w:lineRule="exact"/>
        <w:ind w:left="720"/>
        <w:rPr>
          <w:spacing w:val="20"/>
          <w:sz w:val="24"/>
          <w:szCs w:val="24"/>
          <w:lang w:val="pt-BR"/>
        </w:rPr>
      </w:pPr>
      <w:bookmarkStart w:id="10" w:name="_DV_M73"/>
      <w:bookmarkStart w:id="11" w:name="_DV_M74"/>
      <w:bookmarkStart w:id="12" w:name="_DV_M75"/>
      <w:bookmarkStart w:id="13" w:name="_DV_M77"/>
      <w:bookmarkStart w:id="14" w:name="_DV_M78"/>
      <w:bookmarkStart w:id="15" w:name="_DV_M79"/>
      <w:bookmarkStart w:id="16" w:name="_DV_M80"/>
      <w:bookmarkStart w:id="17" w:name="_DV_M81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5A34CA" w:rsidRPr="00525A4D" w:rsidRDefault="005A34CA" w:rsidP="00C04F35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bookmarkStart w:id="18" w:name="_DV_M82"/>
      <w:bookmarkEnd w:id="18"/>
      <w:r w:rsidRPr="00525A4D">
        <w:rPr>
          <w:spacing w:val="20"/>
          <w:sz w:val="24"/>
          <w:szCs w:val="24"/>
          <w:lang w:val="pt-BR"/>
        </w:rPr>
        <w:t>“</w:t>
      </w:r>
      <w:r w:rsidRPr="00525A4D">
        <w:rPr>
          <w:spacing w:val="20"/>
          <w:sz w:val="24"/>
          <w:szCs w:val="24"/>
          <w:u w:val="single"/>
          <w:lang w:val="pt-BR"/>
        </w:rPr>
        <w:t xml:space="preserve">Informação </w:t>
      </w:r>
      <w:smartTag w:uri="schemas-houaiss/acao" w:element="dm">
        <w:r w:rsidRPr="00525A4D">
          <w:rPr>
            <w:spacing w:val="20"/>
            <w:sz w:val="24"/>
            <w:szCs w:val="24"/>
            <w:u w:val="single"/>
            <w:lang w:val="pt-BR"/>
          </w:rPr>
          <w:t>Confidencial</w:t>
        </w:r>
      </w:smartTag>
      <w:r w:rsidRPr="00525A4D">
        <w:rPr>
          <w:spacing w:val="20"/>
          <w:sz w:val="24"/>
          <w:szCs w:val="24"/>
          <w:lang w:val="pt-BR"/>
        </w:rPr>
        <w:t xml:space="preserve">” significa todos os documentos,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presentes</w:t>
        </w:r>
      </w:smartTag>
      <w:r w:rsidRPr="00525A4D">
        <w:rPr>
          <w:spacing w:val="20"/>
          <w:sz w:val="24"/>
          <w:szCs w:val="24"/>
          <w:lang w:val="pt-BR"/>
        </w:rPr>
        <w:t xml:space="preserve"> e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futuros</w:t>
        </w:r>
      </w:smartTag>
      <w:r w:rsidRPr="00525A4D">
        <w:rPr>
          <w:spacing w:val="20"/>
          <w:sz w:val="24"/>
          <w:szCs w:val="24"/>
          <w:lang w:val="pt-BR"/>
        </w:rPr>
        <w:t xml:space="preserve">, e outros materiais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referentes</w:t>
        </w:r>
      </w:smartTag>
      <w:r w:rsidRPr="00525A4D">
        <w:rPr>
          <w:spacing w:val="20"/>
          <w:sz w:val="24"/>
          <w:szCs w:val="24"/>
          <w:lang w:val="pt-BR"/>
        </w:rPr>
        <w:t xml:space="preserve"> a informações técnicas</w:t>
      </w:r>
      <w:r w:rsidR="00A36549" w:rsidRPr="00525A4D">
        <w:rPr>
          <w:spacing w:val="20"/>
          <w:sz w:val="24"/>
          <w:szCs w:val="24"/>
          <w:lang w:val="pt-BR"/>
        </w:rPr>
        <w:t xml:space="preserve"> </w:t>
      </w:r>
      <w:r w:rsidR="002C6BBA" w:rsidRPr="00525A4D">
        <w:rPr>
          <w:spacing w:val="20"/>
          <w:sz w:val="24"/>
          <w:szCs w:val="24"/>
          <w:lang w:val="pt-BR"/>
        </w:rPr>
        <w:t>dos Projetos e/ou Negócios</w:t>
      </w:r>
      <w:r w:rsidR="00A36549" w:rsidRPr="00525A4D">
        <w:rPr>
          <w:spacing w:val="20"/>
          <w:sz w:val="24"/>
          <w:szCs w:val="24"/>
          <w:lang w:val="pt-BR"/>
        </w:rPr>
        <w:t xml:space="preserve"> ou</w:t>
      </w:r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em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relação</w:t>
        </w:r>
      </w:smartTag>
      <w:r w:rsidRPr="00525A4D">
        <w:rPr>
          <w:spacing w:val="20"/>
          <w:sz w:val="24"/>
          <w:szCs w:val="24"/>
          <w:lang w:val="pt-BR"/>
        </w:rPr>
        <w:t xml:space="preserve"> à consecução </w:t>
      </w:r>
      <w:r w:rsidR="002D3E0A" w:rsidRPr="00525A4D">
        <w:rPr>
          <w:spacing w:val="20"/>
          <w:sz w:val="24"/>
          <w:szCs w:val="24"/>
          <w:lang w:val="pt-BR"/>
        </w:rPr>
        <w:t xml:space="preserve">dos objetivos </w:t>
      </w:r>
      <w:r w:rsidR="00B27092">
        <w:rPr>
          <w:spacing w:val="20"/>
          <w:sz w:val="24"/>
          <w:szCs w:val="24"/>
          <w:lang w:val="pt-BR"/>
        </w:rPr>
        <w:t>da CAIXA</w:t>
      </w:r>
      <w:r w:rsidR="002D3E0A" w:rsidRPr="00525A4D">
        <w:rPr>
          <w:spacing w:val="20"/>
          <w:sz w:val="24"/>
          <w:szCs w:val="24"/>
          <w:lang w:val="pt-BR"/>
        </w:rPr>
        <w:t xml:space="preserve"> ou </w:t>
      </w:r>
      <w:r w:rsidR="00A9489B">
        <w:rPr>
          <w:spacing w:val="20"/>
          <w:sz w:val="24"/>
          <w:szCs w:val="24"/>
          <w:lang w:val="pt-BR"/>
        </w:rPr>
        <w:t>de algum fundo de investimento gerido e/ou administrado pela</w:t>
      </w:r>
      <w:r w:rsidR="00B27092">
        <w:rPr>
          <w:spacing w:val="20"/>
          <w:sz w:val="24"/>
          <w:szCs w:val="24"/>
          <w:lang w:val="pt-BR"/>
        </w:rPr>
        <w:t xml:space="preserve"> CAIXA</w:t>
      </w:r>
      <w:r w:rsidR="00A36549" w:rsidRPr="00525A4D">
        <w:rPr>
          <w:spacing w:val="20"/>
          <w:sz w:val="24"/>
          <w:szCs w:val="24"/>
          <w:lang w:val="pt-BR"/>
        </w:rPr>
        <w:t>,</w:t>
      </w:r>
      <w:r w:rsidR="002D3E0A" w:rsidRPr="00525A4D">
        <w:rPr>
          <w:spacing w:val="20"/>
          <w:sz w:val="24"/>
          <w:szCs w:val="24"/>
          <w:lang w:val="pt-BR"/>
        </w:rPr>
        <w:t xml:space="preserve"> ou</w:t>
      </w:r>
      <w:r w:rsidRPr="00525A4D">
        <w:rPr>
          <w:spacing w:val="20"/>
          <w:sz w:val="24"/>
          <w:szCs w:val="24"/>
          <w:lang w:val="pt-BR"/>
        </w:rPr>
        <w:t xml:space="preserve"> da C</w:t>
      </w:r>
      <w:r w:rsidR="006A351E">
        <w:rPr>
          <w:spacing w:val="20"/>
          <w:sz w:val="24"/>
          <w:szCs w:val="24"/>
          <w:lang w:val="pt-BR"/>
        </w:rPr>
        <w:t>OMPANHIA</w:t>
      </w:r>
      <w:r w:rsidRPr="00525A4D">
        <w:rPr>
          <w:spacing w:val="20"/>
          <w:sz w:val="24"/>
          <w:szCs w:val="24"/>
          <w:lang w:val="pt-BR"/>
        </w:rPr>
        <w:t xml:space="preserve">, </w:t>
      </w:r>
      <w:smartTag w:uri="schemas-houaiss/acao" w:element="dm">
        <w:r w:rsidRPr="00525A4D">
          <w:rPr>
            <w:spacing w:val="20"/>
            <w:sz w:val="24"/>
            <w:szCs w:val="24"/>
            <w:lang w:val="pt-BR"/>
          </w:rPr>
          <w:t>bem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como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qualquer</w:t>
        </w:r>
      </w:smartTag>
      <w:r w:rsidRPr="00525A4D">
        <w:rPr>
          <w:spacing w:val="20"/>
          <w:sz w:val="24"/>
          <w:szCs w:val="24"/>
          <w:lang w:val="pt-BR"/>
        </w:rPr>
        <w:t xml:space="preserve"> informação</w:t>
      </w:r>
      <w:r w:rsidR="006F332B">
        <w:rPr>
          <w:spacing w:val="20"/>
          <w:sz w:val="24"/>
          <w:szCs w:val="24"/>
          <w:lang w:val="pt-BR"/>
        </w:rPr>
        <w:t>, escrita ou</w:t>
      </w:r>
      <w:r w:rsidR="005A3065">
        <w:rPr>
          <w:spacing w:val="20"/>
          <w:sz w:val="24"/>
          <w:szCs w:val="24"/>
          <w:lang w:val="pt-BR"/>
        </w:rPr>
        <w:t xml:space="preserve"> </w:t>
      </w:r>
      <w:r w:rsidR="006F332B">
        <w:rPr>
          <w:spacing w:val="20"/>
          <w:sz w:val="24"/>
          <w:szCs w:val="24"/>
          <w:lang w:val="pt-BR"/>
        </w:rPr>
        <w:t>verbal,</w:t>
      </w:r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ou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documento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r w:rsidR="007E39D0">
        <w:rPr>
          <w:spacing w:val="20"/>
          <w:sz w:val="24"/>
          <w:szCs w:val="24"/>
          <w:lang w:val="pt-BR"/>
        </w:rPr>
        <w:t>escrito</w:t>
      </w:r>
      <w:r w:rsidR="005A3065">
        <w:rPr>
          <w:spacing w:val="20"/>
          <w:sz w:val="24"/>
          <w:szCs w:val="24"/>
          <w:lang w:val="pt-BR"/>
        </w:rPr>
        <w:t>,</w:t>
      </w:r>
      <w:r w:rsidR="007E39D0">
        <w:rPr>
          <w:spacing w:val="20"/>
          <w:sz w:val="24"/>
          <w:szCs w:val="24"/>
          <w:lang w:val="pt-BR"/>
        </w:rPr>
        <w:t xml:space="preserve"> </w:t>
      </w:r>
      <w:r w:rsidRPr="00525A4D">
        <w:rPr>
          <w:spacing w:val="20"/>
          <w:sz w:val="24"/>
          <w:szCs w:val="24"/>
          <w:lang w:val="pt-BR"/>
        </w:rPr>
        <w:t>relacionado</w:t>
      </w:r>
      <w:r w:rsidR="005A3065">
        <w:rPr>
          <w:spacing w:val="20"/>
          <w:sz w:val="24"/>
          <w:szCs w:val="24"/>
          <w:lang w:val="pt-BR"/>
        </w:rPr>
        <w:t>s</w:t>
      </w:r>
      <w:r w:rsidRPr="00525A4D">
        <w:rPr>
          <w:spacing w:val="20"/>
          <w:sz w:val="24"/>
          <w:szCs w:val="24"/>
          <w:lang w:val="pt-BR"/>
        </w:rPr>
        <w:t xml:space="preserve"> ao</w:t>
      </w:r>
      <w:r w:rsidR="006A351E">
        <w:rPr>
          <w:spacing w:val="20"/>
          <w:sz w:val="24"/>
          <w:szCs w:val="24"/>
          <w:lang w:val="pt-BR"/>
        </w:rPr>
        <w:t xml:space="preserve"> </w:t>
      </w:r>
      <w:r w:rsidR="002C6BBA" w:rsidRPr="00525A4D">
        <w:rPr>
          <w:spacing w:val="20"/>
          <w:sz w:val="24"/>
          <w:szCs w:val="24"/>
          <w:lang w:val="pt-BR"/>
        </w:rPr>
        <w:t>Projeto</w:t>
      </w:r>
      <w:r w:rsidR="002C6BBA">
        <w:rPr>
          <w:spacing w:val="20"/>
          <w:sz w:val="24"/>
          <w:szCs w:val="24"/>
          <w:lang w:val="pt-BR"/>
        </w:rPr>
        <w:t>,</w:t>
      </w:r>
      <w:r w:rsidR="002C6BBA" w:rsidRPr="00525A4D">
        <w:rPr>
          <w:spacing w:val="20"/>
          <w:sz w:val="24"/>
          <w:szCs w:val="24"/>
          <w:lang w:val="pt-BR"/>
        </w:rPr>
        <w:t xml:space="preserve"> </w:t>
      </w:r>
      <w:r w:rsidR="00A9489B">
        <w:rPr>
          <w:spacing w:val="20"/>
          <w:sz w:val="24"/>
          <w:szCs w:val="24"/>
          <w:lang w:val="pt-BR"/>
        </w:rPr>
        <w:t>ao</w:t>
      </w:r>
      <w:r w:rsidR="002C6BBA" w:rsidRPr="00525A4D">
        <w:rPr>
          <w:spacing w:val="20"/>
          <w:sz w:val="24"/>
          <w:szCs w:val="24"/>
          <w:lang w:val="pt-BR"/>
        </w:rPr>
        <w:t xml:space="preserve"> Negócio</w:t>
      </w:r>
      <w:r w:rsidR="00A1107E">
        <w:rPr>
          <w:spacing w:val="20"/>
          <w:sz w:val="24"/>
          <w:szCs w:val="24"/>
          <w:lang w:val="pt-BR"/>
        </w:rPr>
        <w:t>, à</w:t>
      </w:r>
      <w:r w:rsidRPr="00525A4D">
        <w:rPr>
          <w:spacing w:val="20"/>
          <w:sz w:val="24"/>
          <w:szCs w:val="24"/>
          <w:lang w:val="pt-BR"/>
        </w:rPr>
        <w:t xml:space="preserve"> </w:t>
      </w:r>
      <w:r w:rsidR="009026E9">
        <w:rPr>
          <w:spacing w:val="20"/>
          <w:sz w:val="24"/>
          <w:szCs w:val="24"/>
          <w:lang w:val="pt-BR"/>
        </w:rPr>
        <w:t>CAIXA</w:t>
      </w:r>
      <w:r w:rsidR="002946CE">
        <w:rPr>
          <w:spacing w:val="20"/>
          <w:sz w:val="24"/>
          <w:szCs w:val="24"/>
          <w:lang w:val="pt-BR"/>
        </w:rPr>
        <w:t xml:space="preserve"> </w:t>
      </w:r>
      <w:r w:rsidRPr="00525A4D">
        <w:rPr>
          <w:spacing w:val="20"/>
          <w:sz w:val="24"/>
          <w:szCs w:val="24"/>
          <w:lang w:val="pt-BR"/>
        </w:rPr>
        <w:t>e</w:t>
      </w:r>
      <w:r w:rsidR="002916C8">
        <w:rPr>
          <w:spacing w:val="20"/>
          <w:sz w:val="24"/>
          <w:szCs w:val="24"/>
          <w:lang w:val="pt-BR"/>
        </w:rPr>
        <w:t xml:space="preserve"> à</w:t>
      </w:r>
      <w:r w:rsidR="006A5AD6">
        <w:rPr>
          <w:spacing w:val="20"/>
          <w:sz w:val="24"/>
          <w:szCs w:val="24"/>
          <w:lang w:val="pt-BR"/>
        </w:rPr>
        <w:t xml:space="preserve"> COMPANHIA</w:t>
      </w:r>
      <w:r w:rsidR="00525A4D" w:rsidRPr="00525A4D">
        <w:rPr>
          <w:spacing w:val="20"/>
          <w:sz w:val="24"/>
          <w:szCs w:val="24"/>
          <w:lang w:val="pt-BR"/>
        </w:rPr>
        <w:t xml:space="preserve"> </w:t>
      </w:r>
      <w:r w:rsidRPr="00525A4D">
        <w:rPr>
          <w:spacing w:val="20"/>
          <w:sz w:val="24"/>
          <w:szCs w:val="24"/>
          <w:lang w:val="pt-BR"/>
        </w:rPr>
        <w:t>e</w:t>
      </w:r>
      <w:r w:rsidR="00525A4D" w:rsidRPr="00525A4D">
        <w:rPr>
          <w:spacing w:val="20"/>
          <w:sz w:val="24"/>
          <w:szCs w:val="24"/>
          <w:lang w:val="pt-BR"/>
        </w:rPr>
        <w:t>/ou</w:t>
      </w:r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qualquer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direito</w:t>
        </w:r>
      </w:smartTag>
      <w:r w:rsidRPr="00525A4D">
        <w:rPr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propriedade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intelectual</w:t>
        </w:r>
      </w:smartTag>
      <w:r w:rsidRPr="00525A4D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que</w:t>
        </w:r>
      </w:smartTag>
      <w:r w:rsidRPr="00525A4D">
        <w:rPr>
          <w:spacing w:val="20"/>
          <w:sz w:val="24"/>
          <w:szCs w:val="24"/>
          <w:lang w:val="pt-BR"/>
        </w:rPr>
        <w:t xml:space="preserve"> a</w:t>
      </w:r>
      <w:r w:rsidR="0041634F" w:rsidRPr="00525A4D">
        <w:rPr>
          <w:spacing w:val="20"/>
          <w:sz w:val="24"/>
          <w:szCs w:val="24"/>
          <w:lang w:val="pt-BR"/>
        </w:rPr>
        <w:t>s Partes</w:t>
      </w:r>
      <w:r w:rsidRPr="00525A4D">
        <w:rPr>
          <w:spacing w:val="20"/>
          <w:sz w:val="24"/>
          <w:szCs w:val="24"/>
          <w:lang w:val="pt-BR"/>
        </w:rPr>
        <w:t xml:space="preserve"> venha</w:t>
      </w:r>
      <w:r w:rsidR="0041634F" w:rsidRPr="00525A4D">
        <w:rPr>
          <w:spacing w:val="20"/>
          <w:sz w:val="24"/>
          <w:szCs w:val="24"/>
          <w:lang w:val="pt-BR"/>
        </w:rPr>
        <w:t>m</w:t>
      </w:r>
      <w:r w:rsidRPr="00525A4D">
        <w:rPr>
          <w:spacing w:val="20"/>
          <w:sz w:val="24"/>
          <w:szCs w:val="24"/>
          <w:lang w:val="pt-BR"/>
        </w:rPr>
        <w:t xml:space="preserve"> a </w:t>
      </w:r>
      <w:smartTag w:uri="schemas-houaiss/acao" w:element="hm">
        <w:r w:rsidRPr="00525A4D">
          <w:rPr>
            <w:spacing w:val="20"/>
            <w:sz w:val="24"/>
            <w:szCs w:val="24"/>
            <w:lang w:val="pt-BR"/>
          </w:rPr>
          <w:t>obter</w:t>
        </w:r>
      </w:smartTag>
      <w:r w:rsidRPr="00525A4D">
        <w:rPr>
          <w:spacing w:val="20"/>
          <w:sz w:val="24"/>
          <w:szCs w:val="24"/>
          <w:lang w:val="pt-BR"/>
        </w:rPr>
        <w:t xml:space="preserve"> no </w:t>
      </w:r>
      <w:smartTag w:uri="schemas-houaiss/mini" w:element="verbetes">
        <w:r w:rsidRPr="00525A4D">
          <w:rPr>
            <w:spacing w:val="20"/>
            <w:sz w:val="24"/>
            <w:szCs w:val="24"/>
            <w:lang w:val="pt-BR"/>
          </w:rPr>
          <w:t>futuro</w:t>
        </w:r>
      </w:smartTag>
      <w:r w:rsidRPr="00525A4D">
        <w:rPr>
          <w:spacing w:val="20"/>
          <w:sz w:val="24"/>
          <w:szCs w:val="24"/>
          <w:lang w:val="pt-BR"/>
        </w:rPr>
        <w:t>;</w:t>
      </w:r>
    </w:p>
    <w:p w:rsidR="00DE420F" w:rsidRDefault="00DE420F" w:rsidP="00A0754A">
      <w:pPr>
        <w:tabs>
          <w:tab w:val="num" w:pos="1440"/>
        </w:tabs>
        <w:autoSpaceDE w:val="0"/>
        <w:autoSpaceDN w:val="0"/>
        <w:spacing w:line="360" w:lineRule="exact"/>
        <w:ind w:left="1440"/>
        <w:textAlignment w:val="auto"/>
        <w:rPr>
          <w:spacing w:val="20"/>
          <w:sz w:val="24"/>
          <w:szCs w:val="24"/>
          <w:lang w:val="pt-BR"/>
        </w:rPr>
      </w:pPr>
      <w:bookmarkStart w:id="19" w:name="_DV_M84"/>
      <w:bookmarkStart w:id="20" w:name="_DV_M86"/>
      <w:bookmarkEnd w:id="19"/>
      <w:bookmarkEnd w:id="20"/>
    </w:p>
    <w:p w:rsidR="00DE420F" w:rsidRDefault="00DE420F" w:rsidP="0035305E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r w:rsidRPr="00A0754A">
        <w:rPr>
          <w:spacing w:val="20"/>
          <w:sz w:val="24"/>
          <w:szCs w:val="24"/>
          <w:lang w:val="pt-BR"/>
        </w:rPr>
        <w:t>“</w:t>
      </w:r>
      <w:r w:rsidR="007C43B6" w:rsidRPr="0035305E">
        <w:rPr>
          <w:spacing w:val="20"/>
          <w:sz w:val="24"/>
          <w:szCs w:val="24"/>
          <w:lang w:val="pt-BR"/>
        </w:rPr>
        <w:t>Órgãos de Fiscalização Federal</w:t>
      </w:r>
      <w:r w:rsidRPr="00A0754A">
        <w:rPr>
          <w:spacing w:val="20"/>
          <w:sz w:val="24"/>
          <w:szCs w:val="24"/>
          <w:lang w:val="pt-BR"/>
        </w:rPr>
        <w:t>”</w:t>
      </w:r>
      <w:r w:rsidR="005A3065">
        <w:rPr>
          <w:spacing w:val="20"/>
          <w:sz w:val="24"/>
          <w:szCs w:val="24"/>
          <w:lang w:val="pt-BR"/>
        </w:rPr>
        <w:t xml:space="preserve"> significa, sem se limitar, </w:t>
      </w:r>
      <w:r w:rsidR="00CF326E">
        <w:rPr>
          <w:spacing w:val="20"/>
          <w:sz w:val="24"/>
          <w:szCs w:val="24"/>
          <w:lang w:val="pt-BR"/>
        </w:rPr>
        <w:t>o Tribunal de Contas da União e o Ministério da Transparência Fiscalização e Controle</w:t>
      </w:r>
      <w:r w:rsidR="00860656" w:rsidRPr="00A0754A">
        <w:rPr>
          <w:spacing w:val="20"/>
          <w:sz w:val="24"/>
          <w:szCs w:val="24"/>
          <w:lang w:val="pt-BR"/>
        </w:rPr>
        <w:t>;</w:t>
      </w:r>
    </w:p>
    <w:p w:rsidR="002916C8" w:rsidRDefault="002916C8" w:rsidP="009E6B9C">
      <w:pPr>
        <w:pStyle w:val="PargrafodaLista"/>
        <w:rPr>
          <w:spacing w:val="20"/>
          <w:sz w:val="24"/>
          <w:szCs w:val="24"/>
        </w:rPr>
      </w:pPr>
    </w:p>
    <w:p w:rsidR="002916C8" w:rsidRDefault="002916C8" w:rsidP="00C04F35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u w:val="single"/>
          <w:lang w:val="pt-BR"/>
        </w:rPr>
        <w:t>Prestadores de Serviço Indicados</w:t>
      </w:r>
      <w:r>
        <w:rPr>
          <w:spacing w:val="20"/>
          <w:sz w:val="24"/>
          <w:szCs w:val="24"/>
          <w:lang w:val="pt-BR"/>
        </w:rPr>
        <w:t xml:space="preserve">”: tem o significado que lhe é atribuído na Cláusula </w:t>
      </w:r>
      <w:r w:rsidR="005A3065">
        <w:rPr>
          <w:spacing w:val="20"/>
          <w:sz w:val="24"/>
          <w:szCs w:val="24"/>
          <w:lang w:val="pt-BR"/>
        </w:rPr>
        <w:t>4.6</w:t>
      </w:r>
      <w:r>
        <w:rPr>
          <w:spacing w:val="20"/>
          <w:sz w:val="24"/>
          <w:szCs w:val="24"/>
          <w:lang w:val="pt-BR"/>
        </w:rPr>
        <w:t>;</w:t>
      </w:r>
    </w:p>
    <w:p w:rsidR="002916C8" w:rsidRDefault="002916C8" w:rsidP="009E6B9C">
      <w:pPr>
        <w:pStyle w:val="PargrafodaLista"/>
        <w:rPr>
          <w:spacing w:val="20"/>
          <w:sz w:val="24"/>
          <w:szCs w:val="24"/>
        </w:rPr>
      </w:pPr>
    </w:p>
    <w:p w:rsidR="005216C5" w:rsidRDefault="002916C8" w:rsidP="00C04F35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“</w:t>
      </w:r>
      <w:proofErr w:type="spellStart"/>
      <w:r>
        <w:rPr>
          <w:spacing w:val="20"/>
          <w:sz w:val="24"/>
          <w:szCs w:val="24"/>
          <w:u w:val="single"/>
          <w:lang w:val="pt-BR"/>
        </w:rPr>
        <w:t>Anbima</w:t>
      </w:r>
      <w:proofErr w:type="spellEnd"/>
      <w:r>
        <w:rPr>
          <w:spacing w:val="20"/>
          <w:sz w:val="24"/>
          <w:szCs w:val="24"/>
          <w:lang w:val="pt-BR"/>
        </w:rPr>
        <w:t xml:space="preserve">” é a </w:t>
      </w:r>
      <w:r w:rsidRPr="001B72C1">
        <w:rPr>
          <w:spacing w:val="20"/>
          <w:sz w:val="24"/>
          <w:szCs w:val="24"/>
          <w:lang w:val="pt-BR"/>
        </w:rPr>
        <w:t xml:space="preserve">Associação Brasileira das Entidades dos </w:t>
      </w:r>
      <w:r w:rsidRPr="001B72C1">
        <w:rPr>
          <w:spacing w:val="20"/>
          <w:sz w:val="24"/>
          <w:szCs w:val="24"/>
          <w:lang w:val="pt-BR"/>
        </w:rPr>
        <w:lastRenderedPageBreak/>
        <w:t>Mercados Financeiro e de Capitais</w:t>
      </w:r>
      <w:r w:rsidR="005216C5">
        <w:rPr>
          <w:spacing w:val="20"/>
          <w:sz w:val="24"/>
          <w:szCs w:val="24"/>
          <w:lang w:val="pt-BR"/>
        </w:rPr>
        <w:t>;</w:t>
      </w:r>
    </w:p>
    <w:p w:rsidR="005216C5" w:rsidRDefault="005216C5" w:rsidP="009E6B9C">
      <w:pPr>
        <w:pStyle w:val="PargrafodaLista"/>
        <w:rPr>
          <w:spacing w:val="20"/>
          <w:sz w:val="24"/>
          <w:szCs w:val="24"/>
        </w:rPr>
      </w:pPr>
    </w:p>
    <w:p w:rsidR="00AE7A98" w:rsidRDefault="005216C5" w:rsidP="00C04F35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u w:val="single"/>
          <w:lang w:val="pt-BR"/>
        </w:rPr>
        <w:t>FI-FGTS</w:t>
      </w:r>
      <w:r>
        <w:rPr>
          <w:spacing w:val="20"/>
          <w:sz w:val="24"/>
          <w:szCs w:val="24"/>
          <w:lang w:val="pt-BR"/>
        </w:rPr>
        <w:t xml:space="preserve">”: tem o significado que lhe é atribuído na Cláusula </w:t>
      </w:r>
      <w:r w:rsidR="005A3065">
        <w:rPr>
          <w:spacing w:val="20"/>
          <w:sz w:val="24"/>
          <w:szCs w:val="24"/>
          <w:lang w:val="pt-BR"/>
        </w:rPr>
        <w:t>3.5.4</w:t>
      </w:r>
      <w:r w:rsidR="00AE7A98">
        <w:rPr>
          <w:spacing w:val="20"/>
          <w:sz w:val="24"/>
          <w:szCs w:val="24"/>
          <w:lang w:val="pt-BR"/>
        </w:rPr>
        <w:t>; e</w:t>
      </w:r>
    </w:p>
    <w:p w:rsidR="00AE7A98" w:rsidRDefault="00AE7A98" w:rsidP="002946CE">
      <w:pPr>
        <w:pStyle w:val="PargrafodaLista"/>
        <w:rPr>
          <w:spacing w:val="20"/>
          <w:sz w:val="24"/>
          <w:szCs w:val="24"/>
        </w:rPr>
      </w:pPr>
    </w:p>
    <w:p w:rsidR="002916C8" w:rsidRPr="009311C9" w:rsidRDefault="00AE7A98" w:rsidP="00C04F35">
      <w:pPr>
        <w:numPr>
          <w:ilvl w:val="0"/>
          <w:numId w:val="12"/>
        </w:numPr>
        <w:tabs>
          <w:tab w:val="num" w:pos="1440"/>
        </w:tabs>
        <w:autoSpaceDE w:val="0"/>
        <w:autoSpaceDN w:val="0"/>
        <w:spacing w:line="360" w:lineRule="exact"/>
        <w:ind w:left="1440" w:hanging="72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u w:val="single"/>
          <w:lang w:val="pt-BR"/>
        </w:rPr>
        <w:t>Regulamento do FI-FGTS</w:t>
      </w:r>
      <w:r>
        <w:rPr>
          <w:spacing w:val="20"/>
          <w:sz w:val="24"/>
          <w:szCs w:val="24"/>
          <w:lang w:val="pt-BR"/>
        </w:rPr>
        <w:t xml:space="preserve">”; tem o significado que lhe é atribuído na Cláusula </w:t>
      </w:r>
      <w:r w:rsidR="005A3065">
        <w:rPr>
          <w:spacing w:val="20"/>
          <w:sz w:val="24"/>
          <w:szCs w:val="24"/>
          <w:lang w:val="pt-BR"/>
        </w:rPr>
        <w:t>3.5.4</w:t>
      </w:r>
      <w:r w:rsidR="002916C8">
        <w:rPr>
          <w:spacing w:val="20"/>
          <w:sz w:val="24"/>
          <w:szCs w:val="24"/>
          <w:lang w:val="pt-BR"/>
        </w:rPr>
        <w:t>.</w:t>
      </w:r>
    </w:p>
    <w:p w:rsidR="005A575A" w:rsidRPr="008311AF" w:rsidRDefault="005A575A" w:rsidP="00F34E60">
      <w:pPr>
        <w:tabs>
          <w:tab w:val="num" w:pos="1440"/>
        </w:tabs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154542" w:rsidRDefault="00154542" w:rsidP="00CE486D">
      <w:pPr>
        <w:widowControl/>
        <w:adjustRightInd/>
        <w:spacing w:line="240" w:lineRule="auto"/>
        <w:jc w:val="left"/>
        <w:textAlignment w:val="auto"/>
        <w:rPr>
          <w:lang w:val="pt-BR"/>
        </w:rPr>
      </w:pPr>
      <w:bookmarkStart w:id="21" w:name="_DV_M87"/>
      <w:bookmarkEnd w:id="21"/>
    </w:p>
    <w:p w:rsidR="00E60BE4" w:rsidRPr="00876AE6" w:rsidRDefault="00E60BE4" w:rsidP="00E60BE4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r w:rsidRPr="00876AE6">
        <w:rPr>
          <w:spacing w:val="20"/>
          <w:szCs w:val="24"/>
          <w:u w:val="none"/>
          <w:lang w:val="pt-BR"/>
        </w:rPr>
        <w:t xml:space="preserve">Cláusula </w:t>
      </w:r>
      <w:r>
        <w:rPr>
          <w:spacing w:val="20"/>
          <w:szCs w:val="24"/>
          <w:u w:val="none"/>
          <w:lang w:val="pt-BR"/>
        </w:rPr>
        <w:t>Segunda</w:t>
      </w:r>
      <w:r w:rsidRPr="00876AE6">
        <w:rPr>
          <w:spacing w:val="20"/>
          <w:szCs w:val="24"/>
          <w:u w:val="none"/>
          <w:lang w:val="pt-BR"/>
        </w:rPr>
        <w:t xml:space="preserve"> - Objeto</w:t>
      </w:r>
    </w:p>
    <w:p w:rsidR="00E60BE4" w:rsidRPr="00876AE6" w:rsidRDefault="00E60BE4" w:rsidP="00E60BE4">
      <w:pPr>
        <w:spacing w:line="360" w:lineRule="exact"/>
        <w:rPr>
          <w:spacing w:val="20"/>
          <w:sz w:val="24"/>
          <w:szCs w:val="24"/>
          <w:lang w:val="pt-BR"/>
        </w:rPr>
      </w:pPr>
    </w:p>
    <w:p w:rsidR="00FE1FFD" w:rsidRDefault="00E60BE4" w:rsidP="00FE1FFD">
      <w:pPr>
        <w:numPr>
          <w:ilvl w:val="1"/>
          <w:numId w:val="7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Este</w:t>
        </w:r>
      </w:smartTag>
      <w:r w:rsidRPr="00876AE6">
        <w:rPr>
          <w:spacing w:val="20"/>
          <w:sz w:val="24"/>
          <w:szCs w:val="24"/>
          <w:lang w:val="pt-BR"/>
        </w:rPr>
        <w:t xml:space="preserve"> Memorando tem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por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objeto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acao" w:element="hm">
        <w:r w:rsidRPr="00876AE6">
          <w:rPr>
            <w:spacing w:val="20"/>
            <w:sz w:val="24"/>
            <w:szCs w:val="24"/>
            <w:lang w:val="pt-BR"/>
          </w:rPr>
          <w:t>definir</w:t>
        </w:r>
      </w:smartTag>
      <w:r w:rsidRPr="00876AE6">
        <w:rPr>
          <w:spacing w:val="20"/>
          <w:sz w:val="24"/>
          <w:szCs w:val="24"/>
          <w:lang w:val="pt-BR"/>
        </w:rPr>
        <w:t xml:space="preserve"> os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termos</w:t>
        </w:r>
      </w:smartTag>
      <w:r w:rsidRPr="00876AE6">
        <w:rPr>
          <w:spacing w:val="20"/>
          <w:sz w:val="24"/>
          <w:szCs w:val="24"/>
          <w:lang w:val="pt-BR"/>
        </w:rPr>
        <w:t xml:space="preserve"> e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condições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que</w:t>
        </w:r>
      </w:smartTag>
      <w:r w:rsidR="00A93101">
        <w:rPr>
          <w:spacing w:val="20"/>
          <w:sz w:val="24"/>
          <w:szCs w:val="24"/>
          <w:lang w:val="pt-BR"/>
        </w:rPr>
        <w:t xml:space="preserve"> disciplinarão o relacionamento </w:t>
      </w:r>
      <w:r w:rsidRPr="00876AE6">
        <w:rPr>
          <w:spacing w:val="20"/>
          <w:sz w:val="24"/>
          <w:szCs w:val="24"/>
          <w:lang w:val="pt-BR"/>
        </w:rPr>
        <w:t xml:space="preserve">entre </w:t>
      </w:r>
      <w:r w:rsidR="00A93101" w:rsidRPr="00876AE6">
        <w:rPr>
          <w:spacing w:val="20"/>
          <w:sz w:val="24"/>
          <w:szCs w:val="24"/>
          <w:lang w:val="pt-BR"/>
        </w:rPr>
        <w:t>as Partes</w:t>
      </w:r>
      <w:r w:rsidR="003E7015">
        <w:rPr>
          <w:spacing w:val="20"/>
          <w:sz w:val="24"/>
          <w:szCs w:val="24"/>
          <w:lang w:val="pt-BR"/>
        </w:rPr>
        <w:t xml:space="preserve">, com relação à troca de </w:t>
      </w:r>
      <w:r w:rsidR="007E39D0">
        <w:rPr>
          <w:spacing w:val="20"/>
          <w:sz w:val="24"/>
          <w:szCs w:val="24"/>
          <w:lang w:val="pt-BR"/>
        </w:rPr>
        <w:t>Informação Confidencial</w:t>
      </w:r>
      <w:r w:rsidRPr="00876AE6">
        <w:rPr>
          <w:spacing w:val="20"/>
          <w:sz w:val="24"/>
          <w:szCs w:val="24"/>
          <w:lang w:val="pt-BR"/>
        </w:rPr>
        <w:t>.</w:t>
      </w:r>
    </w:p>
    <w:p w:rsidR="00FE1FFD" w:rsidRDefault="00FE1FFD" w:rsidP="00FE1FFD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FE1FFD" w:rsidRDefault="00E60BE4" w:rsidP="00FE1FFD">
      <w:pPr>
        <w:numPr>
          <w:ilvl w:val="1"/>
          <w:numId w:val="7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Cada uma das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Partes</w:t>
        </w:r>
      </w:smartTag>
      <w:r w:rsidRPr="00876AE6">
        <w:rPr>
          <w:spacing w:val="20"/>
          <w:sz w:val="24"/>
          <w:szCs w:val="24"/>
          <w:lang w:val="pt-BR"/>
        </w:rPr>
        <w:t xml:space="preserve"> obriga-se a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não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acao" w:element="hdm">
        <w:r w:rsidRPr="00876AE6">
          <w:rPr>
            <w:spacing w:val="20"/>
            <w:sz w:val="24"/>
            <w:szCs w:val="24"/>
            <w:lang w:val="pt-BR"/>
          </w:rPr>
          <w:t>praticar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ou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acao" w:element="hm">
        <w:r w:rsidRPr="00876AE6">
          <w:rPr>
            <w:spacing w:val="20"/>
            <w:sz w:val="24"/>
            <w:szCs w:val="24"/>
            <w:lang w:val="pt-BR"/>
          </w:rPr>
          <w:t>deixar</w:t>
        </w:r>
      </w:smartTag>
      <w:r w:rsidRPr="00876AE6">
        <w:rPr>
          <w:spacing w:val="20"/>
          <w:sz w:val="24"/>
          <w:szCs w:val="24"/>
          <w:lang w:val="pt-BR"/>
        </w:rPr>
        <w:t xml:space="preserve"> de </w:t>
      </w:r>
      <w:smartTag w:uri="schemas-houaiss/acao" w:element="hdm">
        <w:r w:rsidRPr="00876AE6">
          <w:rPr>
            <w:spacing w:val="20"/>
            <w:sz w:val="24"/>
            <w:szCs w:val="24"/>
            <w:lang w:val="pt-BR"/>
          </w:rPr>
          <w:t>praticar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qualquer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ato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que</w:t>
        </w:r>
      </w:smartTag>
      <w:r w:rsidRPr="00876AE6">
        <w:rPr>
          <w:spacing w:val="20"/>
          <w:sz w:val="24"/>
          <w:szCs w:val="24"/>
          <w:lang w:val="pt-BR"/>
        </w:rPr>
        <w:t xml:space="preserve"> contrarie os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termos</w:t>
        </w:r>
      </w:smartTag>
      <w:r w:rsidRPr="00876AE6">
        <w:rPr>
          <w:spacing w:val="20"/>
          <w:sz w:val="24"/>
          <w:szCs w:val="24"/>
          <w:lang w:val="pt-BR"/>
        </w:rPr>
        <w:t xml:space="preserve"> deste Memorando.</w:t>
      </w:r>
    </w:p>
    <w:p w:rsidR="00FE1FFD" w:rsidRDefault="00FE1FFD" w:rsidP="00FE1FFD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FE1FFD" w:rsidRDefault="00E60BE4" w:rsidP="00FE1FFD">
      <w:pPr>
        <w:numPr>
          <w:ilvl w:val="1"/>
          <w:numId w:val="7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As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Partes</w:t>
        </w:r>
      </w:smartTag>
      <w:r w:rsidRPr="00876AE6">
        <w:rPr>
          <w:spacing w:val="20"/>
          <w:sz w:val="24"/>
          <w:szCs w:val="24"/>
          <w:lang w:val="pt-BR"/>
        </w:rPr>
        <w:t xml:space="preserve"> concordam </w:t>
      </w:r>
      <w:r w:rsidR="00A62845">
        <w:rPr>
          <w:spacing w:val="20"/>
          <w:sz w:val="24"/>
          <w:szCs w:val="24"/>
          <w:lang w:val="pt-BR"/>
        </w:rPr>
        <w:t>em</w:t>
      </w:r>
      <w:r w:rsidRPr="00876AE6">
        <w:rPr>
          <w:spacing w:val="20"/>
          <w:sz w:val="24"/>
          <w:szCs w:val="24"/>
          <w:lang w:val="pt-BR"/>
        </w:rPr>
        <w:t xml:space="preserve"> </w:t>
      </w:r>
      <w:r w:rsidR="00A62845">
        <w:rPr>
          <w:spacing w:val="20"/>
          <w:sz w:val="24"/>
          <w:szCs w:val="24"/>
          <w:lang w:val="pt-BR"/>
        </w:rPr>
        <w:t xml:space="preserve">exercer </w:t>
      </w:r>
      <w:r w:rsidRPr="00876AE6">
        <w:rPr>
          <w:spacing w:val="20"/>
          <w:sz w:val="24"/>
          <w:szCs w:val="24"/>
          <w:lang w:val="pt-BR"/>
        </w:rPr>
        <w:t xml:space="preserve">seus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direitos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inerentes</w:t>
        </w:r>
      </w:smartTag>
      <w:r w:rsidRPr="00876AE6">
        <w:rPr>
          <w:spacing w:val="20"/>
          <w:sz w:val="24"/>
          <w:szCs w:val="24"/>
          <w:lang w:val="pt-BR"/>
        </w:rPr>
        <w:t xml:space="preserve"> à titularidade das </w:t>
      </w:r>
      <w:r w:rsidR="00A36549">
        <w:rPr>
          <w:spacing w:val="20"/>
          <w:sz w:val="24"/>
          <w:szCs w:val="24"/>
          <w:lang w:val="pt-BR"/>
        </w:rPr>
        <w:t>I</w:t>
      </w:r>
      <w:r w:rsidRPr="00876AE6">
        <w:rPr>
          <w:spacing w:val="20"/>
          <w:sz w:val="24"/>
          <w:szCs w:val="24"/>
          <w:lang w:val="pt-BR"/>
        </w:rPr>
        <w:t>nformações</w:t>
      </w:r>
      <w:r w:rsidR="00A36549">
        <w:rPr>
          <w:spacing w:val="20"/>
          <w:sz w:val="24"/>
          <w:szCs w:val="24"/>
          <w:lang w:val="pt-BR"/>
        </w:rPr>
        <w:t xml:space="preserve"> Confidenciais</w:t>
      </w:r>
      <w:r w:rsidR="00DF1393">
        <w:rPr>
          <w:spacing w:val="20"/>
          <w:sz w:val="24"/>
          <w:szCs w:val="24"/>
          <w:lang w:val="pt-BR"/>
        </w:rPr>
        <w:t xml:space="preserve"> que receberem da outra Parte</w:t>
      </w:r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em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conformidade</w:t>
        </w:r>
      </w:smartTag>
      <w:r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com</w:t>
        </w:r>
      </w:smartTag>
      <w:r w:rsidRPr="00876AE6">
        <w:rPr>
          <w:spacing w:val="20"/>
          <w:sz w:val="24"/>
          <w:szCs w:val="24"/>
          <w:lang w:val="pt-BR"/>
        </w:rPr>
        <w:t xml:space="preserve"> as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normas</w:t>
        </w:r>
      </w:smartTag>
      <w:r w:rsidRPr="00876AE6">
        <w:rPr>
          <w:spacing w:val="20"/>
          <w:sz w:val="24"/>
          <w:szCs w:val="24"/>
          <w:lang w:val="pt-BR"/>
        </w:rPr>
        <w:t xml:space="preserve"> e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condições</w:t>
        </w:r>
      </w:smartTag>
      <w:r w:rsidRPr="00876AE6">
        <w:rPr>
          <w:spacing w:val="20"/>
          <w:sz w:val="24"/>
          <w:szCs w:val="24"/>
          <w:lang w:val="pt-BR"/>
        </w:rPr>
        <w:t xml:space="preserve"> estipuladas neste Memorando.</w:t>
      </w:r>
    </w:p>
    <w:p w:rsidR="00FE1FFD" w:rsidRDefault="00FE1FFD" w:rsidP="00FE1FFD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1A31AB" w:rsidRDefault="001D49D2" w:rsidP="00FE1FFD">
      <w:pPr>
        <w:numPr>
          <w:ilvl w:val="1"/>
          <w:numId w:val="7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 xml:space="preserve">Em observância aos princípios contidos na Resolução do Conselho Monetário Nacional nº 2.451/97 (“Política de </w:t>
      </w:r>
      <w:proofErr w:type="spellStart"/>
      <w:r w:rsidRPr="002C3918">
        <w:rPr>
          <w:i/>
          <w:spacing w:val="20"/>
          <w:sz w:val="24"/>
          <w:szCs w:val="24"/>
          <w:lang w:val="pt-BR"/>
        </w:rPr>
        <w:t>Chinese</w:t>
      </w:r>
      <w:proofErr w:type="spellEnd"/>
      <w:r>
        <w:rPr>
          <w:spacing w:val="20"/>
          <w:sz w:val="24"/>
          <w:szCs w:val="24"/>
          <w:lang w:val="pt-BR"/>
        </w:rPr>
        <w:t xml:space="preserve"> </w:t>
      </w:r>
      <w:r w:rsidRPr="002C3918">
        <w:rPr>
          <w:i/>
          <w:spacing w:val="20"/>
          <w:sz w:val="24"/>
          <w:szCs w:val="24"/>
          <w:lang w:val="pt-BR"/>
        </w:rPr>
        <w:t>Wall</w:t>
      </w:r>
      <w:r>
        <w:rPr>
          <w:spacing w:val="20"/>
          <w:sz w:val="24"/>
          <w:szCs w:val="24"/>
          <w:lang w:val="pt-BR"/>
        </w:rPr>
        <w:t xml:space="preserve">”) e em atendimento </w:t>
      </w:r>
      <w:r w:rsidR="00B16EB4">
        <w:rPr>
          <w:spacing w:val="20"/>
          <w:sz w:val="24"/>
          <w:szCs w:val="24"/>
          <w:lang w:val="pt-BR"/>
        </w:rPr>
        <w:t>à</w:t>
      </w:r>
      <w:r>
        <w:rPr>
          <w:spacing w:val="20"/>
          <w:sz w:val="24"/>
          <w:szCs w:val="24"/>
          <w:lang w:val="pt-BR"/>
        </w:rPr>
        <w:t>s diretrizes da Comissão de Valores Mobiliários, o</w:t>
      </w:r>
      <w:r w:rsidR="002C3E35">
        <w:rPr>
          <w:spacing w:val="20"/>
          <w:sz w:val="24"/>
          <w:szCs w:val="24"/>
          <w:lang w:val="pt-BR"/>
        </w:rPr>
        <w:t xml:space="preserve"> rela</w:t>
      </w:r>
      <w:r w:rsidR="001A31AB">
        <w:rPr>
          <w:spacing w:val="20"/>
          <w:sz w:val="24"/>
          <w:szCs w:val="24"/>
          <w:lang w:val="pt-BR"/>
        </w:rPr>
        <w:t>cionamento entre a C</w:t>
      </w:r>
      <w:r w:rsidR="00EC2CAA">
        <w:rPr>
          <w:spacing w:val="20"/>
          <w:sz w:val="24"/>
          <w:szCs w:val="24"/>
          <w:lang w:val="pt-BR"/>
        </w:rPr>
        <w:t>OMPANHIA</w:t>
      </w:r>
      <w:r w:rsidR="00AC36C0">
        <w:rPr>
          <w:spacing w:val="20"/>
          <w:sz w:val="24"/>
          <w:szCs w:val="24"/>
          <w:lang w:val="pt-BR"/>
        </w:rPr>
        <w:t xml:space="preserve"> </w:t>
      </w:r>
      <w:r w:rsidR="001A31AB">
        <w:rPr>
          <w:spacing w:val="20"/>
          <w:sz w:val="24"/>
          <w:szCs w:val="24"/>
          <w:lang w:val="pt-BR"/>
        </w:rPr>
        <w:t xml:space="preserve">e </w:t>
      </w:r>
      <w:r w:rsidR="00423E69">
        <w:rPr>
          <w:spacing w:val="20"/>
          <w:sz w:val="24"/>
          <w:szCs w:val="24"/>
          <w:lang w:val="pt-BR"/>
        </w:rPr>
        <w:t xml:space="preserve">a </w:t>
      </w:r>
      <w:r w:rsidR="00560FF7">
        <w:rPr>
          <w:spacing w:val="20"/>
          <w:sz w:val="24"/>
          <w:szCs w:val="24"/>
          <w:lang w:val="pt-BR"/>
        </w:rPr>
        <w:t>CAIXA</w:t>
      </w:r>
      <w:r w:rsidR="002C3E35">
        <w:rPr>
          <w:spacing w:val="20"/>
          <w:sz w:val="24"/>
          <w:szCs w:val="24"/>
          <w:lang w:val="pt-BR"/>
        </w:rPr>
        <w:t xml:space="preserve"> será realizado exclusivamente </w:t>
      </w:r>
      <w:r w:rsidR="00383033" w:rsidRPr="00383033">
        <w:rPr>
          <w:spacing w:val="20"/>
          <w:sz w:val="24"/>
          <w:szCs w:val="24"/>
          <w:lang w:val="pt-BR"/>
        </w:rPr>
        <w:t>pelos</w:t>
      </w:r>
      <w:r w:rsidR="002C3E35">
        <w:rPr>
          <w:spacing w:val="20"/>
          <w:sz w:val="24"/>
          <w:szCs w:val="24"/>
          <w:lang w:val="pt-BR"/>
        </w:rPr>
        <w:t xml:space="preserve"> representantes </w:t>
      </w:r>
      <w:r w:rsidR="00383033" w:rsidRPr="00383033">
        <w:rPr>
          <w:spacing w:val="20"/>
          <w:sz w:val="24"/>
          <w:szCs w:val="24"/>
          <w:lang w:val="pt-BR"/>
        </w:rPr>
        <w:t>das Partes</w:t>
      </w:r>
      <w:r>
        <w:rPr>
          <w:spacing w:val="20"/>
          <w:sz w:val="24"/>
          <w:szCs w:val="24"/>
          <w:lang w:val="pt-BR"/>
        </w:rPr>
        <w:t xml:space="preserve"> identificados no </w:t>
      </w:r>
      <w:r w:rsidR="00FC2F62"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lang w:val="pt-BR"/>
        </w:rPr>
        <w:t>Anexo I – Relação de Pessoas Autorizadas</w:t>
      </w:r>
      <w:r w:rsidR="000B3FF4" w:rsidRPr="00383033">
        <w:rPr>
          <w:spacing w:val="20"/>
          <w:sz w:val="24"/>
          <w:szCs w:val="24"/>
          <w:lang w:val="pt-BR"/>
        </w:rPr>
        <w:t>”</w:t>
      </w:r>
      <w:r w:rsidR="00D12A49">
        <w:rPr>
          <w:spacing w:val="20"/>
          <w:sz w:val="24"/>
          <w:szCs w:val="24"/>
          <w:lang w:val="pt-BR"/>
        </w:rPr>
        <w:t>.</w:t>
      </w:r>
    </w:p>
    <w:p w:rsidR="00D12A49" w:rsidRDefault="00D12A49" w:rsidP="00D12A49">
      <w:pPr>
        <w:pStyle w:val="PargrafodaLista"/>
        <w:rPr>
          <w:spacing w:val="20"/>
          <w:sz w:val="24"/>
          <w:szCs w:val="24"/>
        </w:rPr>
      </w:pPr>
    </w:p>
    <w:p w:rsidR="002D4F72" w:rsidRPr="0035305E" w:rsidRDefault="002D4F72" w:rsidP="00F34E60">
      <w:pPr>
        <w:spacing w:line="360" w:lineRule="exact"/>
        <w:rPr>
          <w:b/>
          <w:spacing w:val="20"/>
          <w:sz w:val="24"/>
          <w:lang w:val="pt-BR"/>
        </w:rPr>
      </w:pPr>
    </w:p>
    <w:p w:rsidR="00961667" w:rsidRDefault="00961667" w:rsidP="00F34E60">
      <w:pPr>
        <w:spacing w:line="360" w:lineRule="exact"/>
        <w:rPr>
          <w:b/>
          <w:spacing w:val="20"/>
          <w:sz w:val="24"/>
          <w:szCs w:val="24"/>
          <w:lang w:val="pt-BR"/>
        </w:rPr>
      </w:pPr>
      <w:r w:rsidRPr="00876AE6">
        <w:rPr>
          <w:b/>
          <w:spacing w:val="20"/>
          <w:sz w:val="24"/>
          <w:szCs w:val="24"/>
          <w:lang w:val="pt-BR"/>
        </w:rPr>
        <w:t xml:space="preserve">Cláusula </w:t>
      </w:r>
      <w:r w:rsidR="00E60BE4">
        <w:rPr>
          <w:b/>
          <w:spacing w:val="20"/>
          <w:sz w:val="24"/>
          <w:szCs w:val="24"/>
          <w:lang w:val="pt-BR"/>
        </w:rPr>
        <w:t>Terceira</w:t>
      </w:r>
      <w:r w:rsidR="00E60BE4" w:rsidRPr="00876AE6">
        <w:rPr>
          <w:b/>
          <w:spacing w:val="20"/>
          <w:sz w:val="24"/>
          <w:szCs w:val="24"/>
          <w:lang w:val="pt-BR"/>
        </w:rPr>
        <w:t xml:space="preserve"> </w:t>
      </w:r>
      <w:r w:rsidRPr="00876AE6">
        <w:rPr>
          <w:b/>
          <w:spacing w:val="20"/>
          <w:sz w:val="24"/>
          <w:szCs w:val="24"/>
          <w:lang w:val="pt-BR"/>
        </w:rPr>
        <w:t>- Confidencialidade</w:t>
      </w:r>
    </w:p>
    <w:p w:rsidR="007A3129" w:rsidRDefault="007A3129" w:rsidP="00F34E60">
      <w:pPr>
        <w:spacing w:line="360" w:lineRule="exact"/>
        <w:rPr>
          <w:b/>
          <w:spacing w:val="20"/>
          <w:sz w:val="24"/>
          <w:szCs w:val="24"/>
          <w:lang w:val="pt-BR"/>
        </w:rPr>
      </w:pPr>
    </w:p>
    <w:p w:rsidR="007A3129" w:rsidRPr="00C83F48" w:rsidRDefault="007A3129" w:rsidP="00B4219D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C83F48">
        <w:rPr>
          <w:spacing w:val="20"/>
          <w:sz w:val="24"/>
          <w:szCs w:val="24"/>
          <w:lang w:val="pt-BR"/>
        </w:rPr>
        <w:t xml:space="preserve">Por força deste </w:t>
      </w:r>
      <w:r w:rsidR="00235F4B" w:rsidRPr="00C83F48">
        <w:rPr>
          <w:spacing w:val="20"/>
          <w:sz w:val="24"/>
          <w:szCs w:val="24"/>
          <w:lang w:val="pt-BR"/>
        </w:rPr>
        <w:t>Memorando</w:t>
      </w:r>
      <w:r w:rsidR="00B96558">
        <w:rPr>
          <w:spacing w:val="20"/>
          <w:sz w:val="24"/>
          <w:szCs w:val="24"/>
          <w:lang w:val="pt-BR"/>
        </w:rPr>
        <w:t xml:space="preserve"> </w:t>
      </w:r>
      <w:r w:rsidR="00B4219D" w:rsidRPr="00C83F48">
        <w:rPr>
          <w:spacing w:val="20"/>
          <w:sz w:val="24"/>
          <w:szCs w:val="24"/>
          <w:lang w:val="pt-BR"/>
        </w:rPr>
        <w:t>a</w:t>
      </w:r>
      <w:r w:rsidRPr="00C83F48">
        <w:rPr>
          <w:spacing w:val="20"/>
          <w:sz w:val="24"/>
          <w:szCs w:val="24"/>
          <w:lang w:val="pt-BR"/>
        </w:rPr>
        <w:t xml:space="preserve"> </w:t>
      </w:r>
      <w:r w:rsidR="00B4219D" w:rsidRPr="00C83F48">
        <w:rPr>
          <w:spacing w:val="20"/>
          <w:sz w:val="24"/>
          <w:szCs w:val="24"/>
          <w:lang w:val="pt-BR"/>
        </w:rPr>
        <w:t xml:space="preserve">Informação Confidencial é </w:t>
      </w:r>
      <w:r w:rsidRPr="00C83F48">
        <w:rPr>
          <w:spacing w:val="20"/>
          <w:sz w:val="24"/>
          <w:szCs w:val="24"/>
          <w:lang w:val="pt-BR"/>
        </w:rPr>
        <w:t>de propriedade exclusiva da Part</w:t>
      </w:r>
      <w:r w:rsidR="00B4219D" w:rsidRPr="00C83F48">
        <w:rPr>
          <w:spacing w:val="20"/>
          <w:sz w:val="24"/>
          <w:szCs w:val="24"/>
          <w:lang w:val="pt-BR"/>
        </w:rPr>
        <w:t>e que a transmitiu ou produziu.</w:t>
      </w:r>
    </w:p>
    <w:p w:rsidR="00281B0E" w:rsidRPr="00876AE6" w:rsidRDefault="00281B0E" w:rsidP="00F34E60">
      <w:pPr>
        <w:spacing w:line="360" w:lineRule="exact"/>
        <w:rPr>
          <w:b/>
          <w:spacing w:val="20"/>
          <w:sz w:val="24"/>
          <w:szCs w:val="24"/>
          <w:lang w:val="pt-BR"/>
        </w:rPr>
      </w:pPr>
    </w:p>
    <w:p w:rsidR="00281B0E" w:rsidRPr="00281B0E" w:rsidRDefault="00281B0E" w:rsidP="00281B0E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281B0E">
        <w:rPr>
          <w:spacing w:val="20"/>
          <w:sz w:val="24"/>
          <w:szCs w:val="24"/>
          <w:lang w:val="pt-BR"/>
        </w:rPr>
        <w:t>As Partes, por si, seus respectivos empregados e prepostos, m</w:t>
      </w:r>
      <w:r w:rsidR="00B4219D">
        <w:rPr>
          <w:spacing w:val="20"/>
          <w:sz w:val="24"/>
          <w:szCs w:val="24"/>
          <w:lang w:val="pt-BR"/>
        </w:rPr>
        <w:t>anterão absoluto sigilo sobre a Informação Confidencial</w:t>
      </w:r>
      <w:r w:rsidR="001D725B">
        <w:rPr>
          <w:spacing w:val="20"/>
          <w:sz w:val="24"/>
          <w:szCs w:val="24"/>
          <w:lang w:val="pt-BR"/>
        </w:rPr>
        <w:t xml:space="preserve"> </w:t>
      </w:r>
      <w:r w:rsidRPr="00281B0E">
        <w:rPr>
          <w:spacing w:val="20"/>
          <w:sz w:val="24"/>
          <w:szCs w:val="24"/>
          <w:lang w:val="pt-BR"/>
        </w:rPr>
        <w:t xml:space="preserve">da outra </w:t>
      </w:r>
      <w:r w:rsidR="00725CDE" w:rsidRPr="00281B0E">
        <w:rPr>
          <w:spacing w:val="20"/>
          <w:sz w:val="24"/>
          <w:szCs w:val="24"/>
          <w:lang w:val="pt-BR"/>
        </w:rPr>
        <w:t>Parte</w:t>
      </w:r>
      <w:r w:rsidRPr="00281B0E">
        <w:rPr>
          <w:spacing w:val="20"/>
          <w:sz w:val="24"/>
          <w:szCs w:val="24"/>
          <w:lang w:val="pt-BR"/>
        </w:rPr>
        <w:t xml:space="preserve"> de que venham a ter conhecimento ou acesso, ou que lhes </w:t>
      </w:r>
      <w:r w:rsidRPr="00281B0E">
        <w:rPr>
          <w:spacing w:val="20"/>
          <w:sz w:val="24"/>
          <w:szCs w:val="24"/>
          <w:lang w:val="pt-BR"/>
        </w:rPr>
        <w:lastRenderedPageBreak/>
        <w:t xml:space="preserve">venham a ser confiadas, salvo consentimento prévio por escrito </w:t>
      </w:r>
      <w:r w:rsidR="00725CDE">
        <w:rPr>
          <w:spacing w:val="20"/>
          <w:sz w:val="24"/>
          <w:szCs w:val="24"/>
          <w:lang w:val="pt-BR"/>
        </w:rPr>
        <w:t>desta</w:t>
      </w:r>
      <w:r w:rsidR="00D169DC">
        <w:rPr>
          <w:spacing w:val="20"/>
          <w:sz w:val="24"/>
          <w:szCs w:val="24"/>
          <w:lang w:val="pt-BR"/>
        </w:rPr>
        <w:t>, observados os termos deste Memorando</w:t>
      </w:r>
      <w:r w:rsidRPr="00281B0E">
        <w:rPr>
          <w:spacing w:val="20"/>
          <w:sz w:val="24"/>
          <w:szCs w:val="24"/>
          <w:lang w:val="pt-BR"/>
        </w:rPr>
        <w:t>.</w:t>
      </w:r>
    </w:p>
    <w:p w:rsidR="00281B0E" w:rsidRPr="00281B0E" w:rsidRDefault="00281B0E" w:rsidP="00281B0E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281B0E" w:rsidRPr="00281B0E" w:rsidRDefault="00281B0E" w:rsidP="00281B0E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281B0E">
        <w:rPr>
          <w:spacing w:val="20"/>
          <w:sz w:val="24"/>
          <w:szCs w:val="24"/>
          <w:lang w:val="pt-BR"/>
        </w:rPr>
        <w:t xml:space="preserve">As </w:t>
      </w:r>
      <w:r w:rsidR="00725CDE" w:rsidRPr="00281B0E">
        <w:rPr>
          <w:spacing w:val="20"/>
          <w:sz w:val="24"/>
          <w:szCs w:val="24"/>
          <w:lang w:val="pt-BR"/>
        </w:rPr>
        <w:t xml:space="preserve">Partes </w:t>
      </w:r>
      <w:r w:rsidRPr="00281B0E">
        <w:rPr>
          <w:spacing w:val="20"/>
          <w:sz w:val="24"/>
          <w:szCs w:val="24"/>
          <w:lang w:val="pt-BR"/>
        </w:rPr>
        <w:t>se obrigam a instruir expressamente os terceiros por elas contratados e</w:t>
      </w:r>
      <w:r w:rsidR="003D708E">
        <w:rPr>
          <w:spacing w:val="20"/>
          <w:sz w:val="24"/>
          <w:szCs w:val="24"/>
          <w:lang w:val="pt-BR"/>
        </w:rPr>
        <w:t xml:space="preserve"> a</w:t>
      </w:r>
      <w:r w:rsidRPr="00281B0E">
        <w:rPr>
          <w:spacing w:val="20"/>
          <w:sz w:val="24"/>
          <w:szCs w:val="24"/>
          <w:lang w:val="pt-BR"/>
        </w:rPr>
        <w:t xml:space="preserve"> outros que, porventura, no desenvolvimento de suas atividades t</w:t>
      </w:r>
      <w:r w:rsidR="00DD5632">
        <w:rPr>
          <w:spacing w:val="20"/>
          <w:sz w:val="24"/>
          <w:szCs w:val="24"/>
          <w:lang w:val="pt-BR"/>
        </w:rPr>
        <w:t>enham necessidade de conhecer a Informação Confidencial</w:t>
      </w:r>
      <w:r w:rsidRPr="00281B0E">
        <w:rPr>
          <w:spacing w:val="20"/>
          <w:sz w:val="24"/>
          <w:szCs w:val="24"/>
          <w:lang w:val="pt-BR"/>
        </w:rPr>
        <w:t xml:space="preserve">, a manter sigilo e confidencialidade sobre </w:t>
      </w:r>
      <w:r w:rsidR="00235F4B">
        <w:rPr>
          <w:spacing w:val="20"/>
          <w:sz w:val="24"/>
          <w:szCs w:val="24"/>
          <w:lang w:val="pt-BR"/>
        </w:rPr>
        <w:t>esta</w:t>
      </w:r>
      <w:r w:rsidRPr="00281B0E">
        <w:rPr>
          <w:spacing w:val="20"/>
          <w:sz w:val="24"/>
          <w:szCs w:val="24"/>
          <w:lang w:val="pt-BR"/>
        </w:rPr>
        <w:t xml:space="preserve">, </w:t>
      </w:r>
      <w:r w:rsidR="00C10AE9">
        <w:rPr>
          <w:spacing w:val="20"/>
          <w:sz w:val="24"/>
          <w:szCs w:val="24"/>
          <w:lang w:val="pt-BR"/>
        </w:rPr>
        <w:t>e obrigam</w:t>
      </w:r>
      <w:r w:rsidRPr="00281B0E">
        <w:rPr>
          <w:spacing w:val="20"/>
          <w:sz w:val="24"/>
          <w:szCs w:val="24"/>
          <w:lang w:val="pt-BR"/>
        </w:rPr>
        <w:t xml:space="preserve">-se por eles nos termos do presente </w:t>
      </w:r>
      <w:r w:rsidR="00E60BE4">
        <w:rPr>
          <w:spacing w:val="20"/>
          <w:sz w:val="24"/>
          <w:szCs w:val="24"/>
          <w:lang w:val="pt-BR"/>
        </w:rPr>
        <w:t>Memorando</w:t>
      </w:r>
      <w:r w:rsidRPr="00281B0E">
        <w:rPr>
          <w:spacing w:val="20"/>
          <w:sz w:val="24"/>
          <w:szCs w:val="24"/>
          <w:lang w:val="pt-BR"/>
        </w:rPr>
        <w:t>.</w:t>
      </w:r>
    </w:p>
    <w:p w:rsidR="005A6AB0" w:rsidRDefault="005A6AB0" w:rsidP="005A6AB0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281B0E" w:rsidRDefault="00281B0E" w:rsidP="00AE6F07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281B0E">
        <w:rPr>
          <w:spacing w:val="20"/>
          <w:sz w:val="24"/>
          <w:szCs w:val="24"/>
          <w:lang w:val="pt-BR"/>
        </w:rPr>
        <w:t xml:space="preserve">A inobservância do disposto neste </w:t>
      </w:r>
      <w:r w:rsidR="00E60BE4">
        <w:rPr>
          <w:spacing w:val="20"/>
          <w:sz w:val="24"/>
          <w:szCs w:val="24"/>
          <w:lang w:val="pt-BR"/>
        </w:rPr>
        <w:t>Memorando</w:t>
      </w:r>
      <w:r w:rsidRPr="00281B0E">
        <w:rPr>
          <w:spacing w:val="20"/>
          <w:sz w:val="24"/>
          <w:szCs w:val="24"/>
          <w:lang w:val="pt-BR"/>
        </w:rPr>
        <w:t xml:space="preserve"> acarretará sanções legais</w:t>
      </w:r>
      <w:r w:rsidR="00AB44DB">
        <w:rPr>
          <w:spacing w:val="20"/>
          <w:sz w:val="24"/>
          <w:szCs w:val="24"/>
          <w:lang w:val="pt-BR"/>
        </w:rPr>
        <w:t xml:space="preserve"> e a Parte infratora </w:t>
      </w:r>
      <w:r w:rsidR="00AB44DB" w:rsidRPr="00281B0E">
        <w:rPr>
          <w:spacing w:val="20"/>
          <w:sz w:val="24"/>
          <w:szCs w:val="24"/>
          <w:lang w:val="pt-BR"/>
        </w:rPr>
        <w:t>e quem mais tiver dado causa à violação</w:t>
      </w:r>
      <w:r w:rsidRPr="00281B0E">
        <w:rPr>
          <w:spacing w:val="20"/>
          <w:sz w:val="24"/>
          <w:szCs w:val="24"/>
          <w:lang w:val="pt-BR"/>
        </w:rPr>
        <w:t xml:space="preserve"> </w:t>
      </w:r>
      <w:r w:rsidR="00AB44DB">
        <w:rPr>
          <w:spacing w:val="20"/>
          <w:sz w:val="24"/>
          <w:szCs w:val="24"/>
          <w:lang w:val="pt-BR"/>
        </w:rPr>
        <w:t>responderão</w:t>
      </w:r>
      <w:r w:rsidRPr="00281B0E">
        <w:rPr>
          <w:spacing w:val="20"/>
          <w:sz w:val="24"/>
          <w:szCs w:val="24"/>
          <w:lang w:val="pt-BR"/>
        </w:rPr>
        <w:t xml:space="preserve"> administrativa, civil e criminalmente, inclusive por dan</w:t>
      </w:r>
      <w:r w:rsidR="0005188B">
        <w:rPr>
          <w:spacing w:val="20"/>
          <w:sz w:val="24"/>
          <w:szCs w:val="24"/>
          <w:lang w:val="pt-BR"/>
        </w:rPr>
        <w:t>os à imagem</w:t>
      </w:r>
      <w:r w:rsidRPr="00281B0E">
        <w:rPr>
          <w:spacing w:val="20"/>
          <w:sz w:val="24"/>
          <w:szCs w:val="24"/>
          <w:lang w:val="pt-BR"/>
        </w:rPr>
        <w:t>.</w:t>
      </w:r>
    </w:p>
    <w:p w:rsidR="00ED2A44" w:rsidRPr="00154542" w:rsidRDefault="00ED2A44" w:rsidP="00ED2A44">
      <w:pPr>
        <w:autoSpaceDE w:val="0"/>
        <w:autoSpaceDN w:val="0"/>
        <w:spacing w:line="360" w:lineRule="exact"/>
        <w:ind w:left="720"/>
        <w:textAlignment w:val="auto"/>
        <w:rPr>
          <w:spacing w:val="20"/>
          <w:sz w:val="24"/>
          <w:szCs w:val="24"/>
          <w:lang w:val="pt-BR"/>
        </w:rPr>
      </w:pPr>
    </w:p>
    <w:p w:rsidR="00281B0E" w:rsidRPr="00281B0E" w:rsidRDefault="00281B0E" w:rsidP="00281B0E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281B0E">
        <w:rPr>
          <w:spacing w:val="20"/>
          <w:sz w:val="24"/>
          <w:szCs w:val="24"/>
          <w:lang w:val="pt-BR"/>
        </w:rPr>
        <w:t xml:space="preserve">O disposto neste </w:t>
      </w:r>
      <w:r w:rsidR="00E60BE4">
        <w:rPr>
          <w:spacing w:val="20"/>
          <w:sz w:val="24"/>
          <w:szCs w:val="24"/>
          <w:lang w:val="pt-BR"/>
        </w:rPr>
        <w:t>Memorando</w:t>
      </w:r>
      <w:r w:rsidRPr="00281B0E">
        <w:rPr>
          <w:spacing w:val="20"/>
          <w:sz w:val="24"/>
          <w:szCs w:val="24"/>
          <w:lang w:val="pt-BR"/>
        </w:rPr>
        <w:t xml:space="preserve"> não implica qualquer restrição, limitação ou impedimento do direito das </w:t>
      </w:r>
      <w:r w:rsidR="00C50D49" w:rsidRPr="00281B0E">
        <w:rPr>
          <w:spacing w:val="20"/>
          <w:sz w:val="24"/>
          <w:szCs w:val="24"/>
          <w:lang w:val="pt-BR"/>
        </w:rPr>
        <w:t xml:space="preserve">Partes </w:t>
      </w:r>
      <w:r w:rsidRPr="00281B0E">
        <w:rPr>
          <w:spacing w:val="20"/>
          <w:sz w:val="24"/>
          <w:szCs w:val="24"/>
          <w:lang w:val="pt-BR"/>
        </w:rPr>
        <w:t>de revelar</w:t>
      </w:r>
      <w:r w:rsidR="00BB60B0">
        <w:rPr>
          <w:spacing w:val="20"/>
          <w:sz w:val="24"/>
          <w:szCs w:val="24"/>
          <w:lang w:val="pt-BR"/>
        </w:rPr>
        <w:t xml:space="preserve"> informações</w:t>
      </w:r>
      <w:r w:rsidRPr="00281B0E">
        <w:rPr>
          <w:spacing w:val="20"/>
          <w:sz w:val="24"/>
          <w:szCs w:val="24"/>
          <w:lang w:val="pt-BR"/>
        </w:rPr>
        <w:t>:</w:t>
      </w:r>
    </w:p>
    <w:p w:rsidR="00281B0E" w:rsidRPr="00281B0E" w:rsidRDefault="00281B0E" w:rsidP="00AE6F07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B04489" w:rsidRDefault="00886CC4" w:rsidP="0035305E">
      <w:pPr>
        <w:numPr>
          <w:ilvl w:val="2"/>
          <w:numId w:val="19"/>
        </w:numPr>
        <w:tabs>
          <w:tab w:val="clear" w:pos="720"/>
          <w:tab w:val="num" w:pos="1440"/>
        </w:tabs>
        <w:autoSpaceDE w:val="0"/>
        <w:autoSpaceDN w:val="0"/>
        <w:spacing w:line="360" w:lineRule="exact"/>
        <w:ind w:left="1440" w:hanging="144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 xml:space="preserve">que </w:t>
      </w:r>
      <w:r w:rsidR="00B04489" w:rsidRPr="00876AE6">
        <w:rPr>
          <w:spacing w:val="20"/>
          <w:sz w:val="24"/>
          <w:szCs w:val="24"/>
          <w:lang w:val="pt-BR"/>
        </w:rPr>
        <w:t xml:space="preserve">já eram de </w:t>
      </w:r>
      <w:smartTag w:uri="schemas-houaiss/mini" w:element="verbetes">
        <w:r w:rsidR="00B04489" w:rsidRPr="00876AE6">
          <w:rPr>
            <w:spacing w:val="20"/>
            <w:sz w:val="24"/>
            <w:szCs w:val="24"/>
            <w:lang w:val="pt-BR"/>
          </w:rPr>
          <w:t>domínio</w:t>
        </w:r>
      </w:smartTag>
      <w:r w:rsidR="00B04489" w:rsidRPr="00876AE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B04489" w:rsidRPr="00876AE6">
          <w:rPr>
            <w:spacing w:val="20"/>
            <w:sz w:val="24"/>
            <w:szCs w:val="24"/>
            <w:lang w:val="pt-BR"/>
          </w:rPr>
          <w:t>público</w:t>
        </w:r>
      </w:smartTag>
      <w:r w:rsidR="00B04489" w:rsidRPr="00876AE6">
        <w:rPr>
          <w:spacing w:val="20"/>
          <w:sz w:val="24"/>
          <w:szCs w:val="24"/>
          <w:lang w:val="pt-BR"/>
        </w:rPr>
        <w:t xml:space="preserve"> no </w:t>
      </w:r>
      <w:smartTag w:uri="schemas-houaiss/mini" w:element="verbetes">
        <w:r w:rsidR="00B04489" w:rsidRPr="00876AE6">
          <w:rPr>
            <w:spacing w:val="20"/>
            <w:sz w:val="24"/>
            <w:szCs w:val="24"/>
            <w:lang w:val="pt-BR"/>
          </w:rPr>
          <w:t>momento</w:t>
        </w:r>
      </w:smartTag>
      <w:r w:rsidR="00B04489" w:rsidRPr="00876AE6">
        <w:rPr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="00B04489" w:rsidRPr="00876AE6">
          <w:rPr>
            <w:spacing w:val="20"/>
            <w:sz w:val="24"/>
            <w:szCs w:val="24"/>
            <w:lang w:val="pt-BR"/>
          </w:rPr>
          <w:t>sua</w:t>
        </w:r>
      </w:smartTag>
      <w:r w:rsidR="00B04489" w:rsidRPr="00876AE6">
        <w:rPr>
          <w:spacing w:val="20"/>
          <w:sz w:val="24"/>
          <w:szCs w:val="24"/>
          <w:lang w:val="pt-BR"/>
        </w:rPr>
        <w:t xml:space="preserve"> transmissão;</w:t>
      </w:r>
    </w:p>
    <w:p w:rsidR="00E60BE4" w:rsidRDefault="00E60BE4" w:rsidP="00C50D49">
      <w:pPr>
        <w:autoSpaceDE w:val="0"/>
        <w:autoSpaceDN w:val="0"/>
        <w:spacing w:line="360" w:lineRule="exact"/>
        <w:ind w:left="720"/>
        <w:textAlignment w:val="auto"/>
        <w:rPr>
          <w:spacing w:val="20"/>
          <w:sz w:val="24"/>
          <w:szCs w:val="24"/>
          <w:lang w:val="pt-BR"/>
        </w:rPr>
      </w:pPr>
    </w:p>
    <w:p w:rsidR="00281B0E" w:rsidRPr="00281B0E" w:rsidRDefault="00281B0E" w:rsidP="0035305E">
      <w:pPr>
        <w:numPr>
          <w:ilvl w:val="2"/>
          <w:numId w:val="19"/>
        </w:numPr>
        <w:tabs>
          <w:tab w:val="clear" w:pos="720"/>
          <w:tab w:val="num" w:pos="1440"/>
        </w:tabs>
        <w:autoSpaceDE w:val="0"/>
        <w:autoSpaceDN w:val="0"/>
        <w:spacing w:line="360" w:lineRule="exact"/>
        <w:ind w:left="1440" w:hanging="1440"/>
        <w:textAlignment w:val="auto"/>
        <w:rPr>
          <w:spacing w:val="20"/>
          <w:sz w:val="24"/>
          <w:szCs w:val="24"/>
          <w:lang w:val="pt-BR"/>
        </w:rPr>
      </w:pPr>
      <w:r w:rsidRPr="00281B0E">
        <w:rPr>
          <w:spacing w:val="20"/>
          <w:sz w:val="24"/>
          <w:szCs w:val="24"/>
          <w:lang w:val="pt-BR"/>
        </w:rPr>
        <w:t xml:space="preserve">que passarem a ser de domínio público, após sua revelação, contanto que a divulgação não </w:t>
      </w:r>
      <w:r w:rsidR="0006701D">
        <w:rPr>
          <w:spacing w:val="20"/>
          <w:sz w:val="24"/>
          <w:szCs w:val="24"/>
          <w:lang w:val="pt-BR"/>
        </w:rPr>
        <w:t>tenha sido</w:t>
      </w:r>
      <w:r w:rsidRPr="00281B0E">
        <w:rPr>
          <w:spacing w:val="20"/>
          <w:sz w:val="24"/>
          <w:szCs w:val="24"/>
          <w:lang w:val="pt-BR"/>
        </w:rPr>
        <w:t xml:space="preserve"> efetuada em violação ao disposto neste </w:t>
      </w:r>
      <w:r w:rsidR="0006701D">
        <w:rPr>
          <w:spacing w:val="20"/>
          <w:sz w:val="24"/>
          <w:szCs w:val="24"/>
          <w:lang w:val="pt-BR"/>
        </w:rPr>
        <w:t>Memorando</w:t>
      </w:r>
      <w:r w:rsidRPr="00281B0E">
        <w:rPr>
          <w:spacing w:val="20"/>
          <w:sz w:val="24"/>
          <w:szCs w:val="24"/>
          <w:lang w:val="pt-BR"/>
        </w:rPr>
        <w:t>;</w:t>
      </w:r>
    </w:p>
    <w:p w:rsidR="00E60BE4" w:rsidRDefault="00E60BE4" w:rsidP="00C50D49">
      <w:pPr>
        <w:autoSpaceDE w:val="0"/>
        <w:autoSpaceDN w:val="0"/>
        <w:spacing w:line="360" w:lineRule="exact"/>
        <w:ind w:left="720"/>
        <w:textAlignment w:val="auto"/>
        <w:rPr>
          <w:spacing w:val="20"/>
          <w:sz w:val="24"/>
          <w:szCs w:val="24"/>
          <w:lang w:val="pt-BR"/>
        </w:rPr>
      </w:pPr>
    </w:p>
    <w:p w:rsidR="00625B41" w:rsidRPr="00BC62B9" w:rsidRDefault="009132EC" w:rsidP="003163A5">
      <w:pPr>
        <w:numPr>
          <w:ilvl w:val="2"/>
          <w:numId w:val="19"/>
        </w:numPr>
        <w:tabs>
          <w:tab w:val="clear" w:pos="720"/>
          <w:tab w:val="num" w:pos="1440"/>
        </w:tabs>
        <w:autoSpaceDE w:val="0"/>
        <w:autoSpaceDN w:val="0"/>
        <w:spacing w:line="360" w:lineRule="exact"/>
        <w:ind w:left="1418" w:hanging="1418"/>
        <w:textAlignment w:val="auto"/>
        <w:rPr>
          <w:spacing w:val="20"/>
          <w:sz w:val="24"/>
          <w:szCs w:val="24"/>
          <w:lang w:val="pt-BR"/>
        </w:rPr>
      </w:pPr>
      <w:r w:rsidRPr="00BC62B9">
        <w:rPr>
          <w:spacing w:val="20"/>
          <w:sz w:val="24"/>
          <w:szCs w:val="24"/>
          <w:lang w:val="pt-BR"/>
        </w:rPr>
        <w:t>que s</w:t>
      </w:r>
      <w:r w:rsidR="00EB11C3" w:rsidRPr="00BC62B9">
        <w:rPr>
          <w:spacing w:val="20"/>
          <w:sz w:val="24"/>
          <w:szCs w:val="24"/>
          <w:lang w:val="pt-BR"/>
        </w:rPr>
        <w:t>ejam</w:t>
      </w:r>
      <w:r w:rsidR="000354F4" w:rsidRPr="00BC62B9">
        <w:rPr>
          <w:spacing w:val="20"/>
          <w:sz w:val="24"/>
          <w:szCs w:val="24"/>
          <w:lang w:val="pt-BR"/>
        </w:rPr>
        <w:t xml:space="preserve"> divulgadas ou </w:t>
      </w:r>
      <w:r w:rsidR="00DE420F" w:rsidRPr="00BC62B9">
        <w:rPr>
          <w:spacing w:val="20"/>
          <w:sz w:val="24"/>
          <w:szCs w:val="24"/>
          <w:lang w:val="pt-BR"/>
        </w:rPr>
        <w:t xml:space="preserve">requeridas em cumprimento </w:t>
      </w:r>
      <w:r w:rsidR="00EB11C3" w:rsidRPr="00BC62B9">
        <w:rPr>
          <w:spacing w:val="20"/>
          <w:sz w:val="24"/>
          <w:szCs w:val="24"/>
          <w:lang w:val="pt-BR"/>
        </w:rPr>
        <w:t>à</w:t>
      </w:r>
      <w:r w:rsidR="00DE420F" w:rsidRPr="00BC62B9">
        <w:rPr>
          <w:spacing w:val="20"/>
          <w:sz w:val="24"/>
          <w:szCs w:val="24"/>
          <w:lang w:val="pt-BR"/>
        </w:rPr>
        <w:t xml:space="preserve">s exigências legais ou por </w:t>
      </w:r>
      <w:r w:rsidR="000354F4" w:rsidRPr="00BC62B9">
        <w:rPr>
          <w:spacing w:val="20"/>
          <w:sz w:val="24"/>
          <w:szCs w:val="24"/>
          <w:lang w:val="pt-BR"/>
        </w:rPr>
        <w:t xml:space="preserve">ordem ou </w:t>
      </w:r>
      <w:r w:rsidR="00DE420F" w:rsidRPr="00BC62B9">
        <w:rPr>
          <w:spacing w:val="20"/>
          <w:sz w:val="24"/>
          <w:szCs w:val="24"/>
          <w:lang w:val="pt-BR"/>
        </w:rPr>
        <w:t>obrigação de prestação de informações a agências reguladoras ou</w:t>
      </w:r>
      <w:r w:rsidR="007C43B6" w:rsidRPr="00BC62B9">
        <w:rPr>
          <w:spacing w:val="20"/>
          <w:sz w:val="24"/>
          <w:szCs w:val="24"/>
          <w:lang w:val="pt-BR"/>
        </w:rPr>
        <w:t xml:space="preserve"> aos</w:t>
      </w:r>
      <w:r w:rsidR="00DE420F" w:rsidRPr="00BC62B9">
        <w:rPr>
          <w:spacing w:val="20"/>
          <w:sz w:val="24"/>
          <w:szCs w:val="24"/>
          <w:lang w:val="pt-BR"/>
        </w:rPr>
        <w:t xml:space="preserve"> </w:t>
      </w:r>
      <w:r w:rsidR="007C43B6" w:rsidRPr="00BC62B9">
        <w:rPr>
          <w:spacing w:val="20"/>
          <w:sz w:val="24"/>
          <w:szCs w:val="24"/>
          <w:lang w:val="pt-BR"/>
        </w:rPr>
        <w:t>Órgãos de Fiscalização Federal</w:t>
      </w:r>
      <w:r w:rsidR="00DE420F" w:rsidRPr="00BC62B9">
        <w:rPr>
          <w:spacing w:val="20"/>
          <w:sz w:val="24"/>
          <w:szCs w:val="24"/>
          <w:lang w:val="pt-BR"/>
        </w:rPr>
        <w:t>;</w:t>
      </w:r>
    </w:p>
    <w:p w:rsidR="003163A5" w:rsidRPr="00C8215A" w:rsidRDefault="003163A5" w:rsidP="00D12A49">
      <w:pPr>
        <w:autoSpaceDE w:val="0"/>
        <w:autoSpaceDN w:val="0"/>
        <w:spacing w:line="360" w:lineRule="exact"/>
        <w:ind w:left="1418"/>
        <w:textAlignment w:val="auto"/>
        <w:rPr>
          <w:spacing w:val="20"/>
          <w:sz w:val="24"/>
          <w:szCs w:val="24"/>
          <w:highlight w:val="yellow"/>
          <w:lang w:val="pt-BR"/>
        </w:rPr>
      </w:pPr>
    </w:p>
    <w:p w:rsidR="00491487" w:rsidRPr="0035305E" w:rsidRDefault="00FE03F7" w:rsidP="003163A5">
      <w:pPr>
        <w:numPr>
          <w:ilvl w:val="2"/>
          <w:numId w:val="19"/>
        </w:numPr>
        <w:tabs>
          <w:tab w:val="clear" w:pos="720"/>
          <w:tab w:val="num" w:pos="1440"/>
        </w:tabs>
        <w:autoSpaceDE w:val="0"/>
        <w:autoSpaceDN w:val="0"/>
        <w:spacing w:line="360" w:lineRule="exact"/>
        <w:ind w:left="1440" w:hanging="1440"/>
        <w:textAlignment w:val="auto"/>
        <w:rPr>
          <w:spacing w:val="20"/>
          <w:sz w:val="24"/>
          <w:szCs w:val="24"/>
          <w:lang w:val="pt-BR"/>
        </w:rPr>
      </w:pPr>
      <w:r w:rsidRPr="0035305E">
        <w:rPr>
          <w:spacing w:val="20"/>
          <w:sz w:val="24"/>
          <w:szCs w:val="24"/>
          <w:lang w:val="pt-BR"/>
        </w:rPr>
        <w:t>que devam ser divulgadas pela CAIXA</w:t>
      </w:r>
      <w:r w:rsidR="00EB11C3" w:rsidRPr="0035305E">
        <w:rPr>
          <w:spacing w:val="20"/>
          <w:sz w:val="24"/>
          <w:szCs w:val="24"/>
          <w:lang w:val="pt-BR"/>
        </w:rPr>
        <w:t>, caso a oportunidade de investimento relativa ao Projeto e/ou aos Negócios seja avaliada pela CAIXA</w:t>
      </w:r>
      <w:r w:rsidR="00625B41" w:rsidRPr="0035305E">
        <w:rPr>
          <w:spacing w:val="20"/>
          <w:sz w:val="24"/>
          <w:szCs w:val="24"/>
          <w:lang w:val="pt-BR"/>
        </w:rPr>
        <w:t xml:space="preserve"> no</w:t>
      </w:r>
      <w:r w:rsidR="00373AAE" w:rsidRPr="0035305E">
        <w:rPr>
          <w:spacing w:val="20"/>
          <w:sz w:val="24"/>
          <w:szCs w:val="24"/>
          <w:lang w:val="pt-BR"/>
        </w:rPr>
        <w:t xml:space="preserve"> </w:t>
      </w:r>
      <w:r w:rsidR="00EB11C3" w:rsidRPr="0035305E">
        <w:rPr>
          <w:spacing w:val="20"/>
          <w:sz w:val="24"/>
          <w:szCs w:val="24"/>
          <w:lang w:val="pt-BR"/>
        </w:rPr>
        <w:t>âmbito</w:t>
      </w:r>
      <w:r w:rsidR="00373AAE" w:rsidRPr="0035305E">
        <w:rPr>
          <w:spacing w:val="20"/>
          <w:sz w:val="24"/>
          <w:szCs w:val="24"/>
          <w:lang w:val="pt-BR"/>
        </w:rPr>
        <w:t xml:space="preserve"> do Fundo de Investimento do Fundo de Garantia do Tempo de Serviço</w:t>
      </w:r>
      <w:r w:rsidR="00EB11C3" w:rsidRPr="0035305E">
        <w:rPr>
          <w:spacing w:val="20"/>
          <w:sz w:val="24"/>
          <w:szCs w:val="24"/>
          <w:lang w:val="pt-BR"/>
        </w:rPr>
        <w:t xml:space="preserve"> (“</w:t>
      </w:r>
      <w:r w:rsidR="00EB11C3" w:rsidRPr="0035305E">
        <w:rPr>
          <w:spacing w:val="20"/>
          <w:sz w:val="24"/>
          <w:szCs w:val="24"/>
          <w:u w:val="single"/>
          <w:lang w:val="pt-BR"/>
        </w:rPr>
        <w:t>FI-FGTS</w:t>
      </w:r>
      <w:r w:rsidR="00EB11C3" w:rsidRPr="0035305E">
        <w:rPr>
          <w:spacing w:val="20"/>
          <w:sz w:val="24"/>
          <w:szCs w:val="24"/>
          <w:lang w:val="pt-BR"/>
        </w:rPr>
        <w:t>”)</w:t>
      </w:r>
      <w:r w:rsidRPr="0035305E">
        <w:rPr>
          <w:spacing w:val="20"/>
          <w:sz w:val="24"/>
          <w:szCs w:val="24"/>
          <w:lang w:val="pt-BR"/>
        </w:rPr>
        <w:t>,</w:t>
      </w:r>
      <w:r w:rsidR="00491487" w:rsidRPr="0035305E">
        <w:rPr>
          <w:b/>
          <w:sz w:val="22"/>
          <w:szCs w:val="22"/>
          <w:lang w:val="pt-BR"/>
        </w:rPr>
        <w:t xml:space="preserve"> </w:t>
      </w:r>
      <w:r w:rsidR="00491487" w:rsidRPr="0035305E">
        <w:rPr>
          <w:spacing w:val="20"/>
          <w:sz w:val="24"/>
          <w:szCs w:val="24"/>
          <w:lang w:val="pt-BR"/>
        </w:rPr>
        <w:t xml:space="preserve">inscrito no CNPJ/MF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sob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o nº. 09.234.078/0001-45,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criado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por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autorização da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Lei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nº. 11.491, de 20 de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junho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de 2007, constituído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nos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termos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disciplinados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pela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Instrução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nº. 462 </w:t>
      </w:r>
      <w:r w:rsidR="00EB11C3" w:rsidRPr="0035305E">
        <w:rPr>
          <w:spacing w:val="20"/>
          <w:sz w:val="24"/>
          <w:szCs w:val="24"/>
          <w:lang w:val="pt-BR"/>
        </w:rPr>
        <w:t>d</w:t>
      </w:r>
      <w:r w:rsidR="00491487" w:rsidRPr="0035305E">
        <w:rPr>
          <w:spacing w:val="20"/>
          <w:sz w:val="24"/>
          <w:szCs w:val="24"/>
          <w:lang w:val="pt-BR"/>
        </w:rPr>
        <w:t>a Comissão de Valores Mobiliários</w:t>
      </w:r>
      <w:r w:rsidR="00EB11C3" w:rsidRPr="0035305E">
        <w:rPr>
          <w:spacing w:val="20"/>
          <w:sz w:val="24"/>
          <w:szCs w:val="24"/>
          <w:lang w:val="pt-BR"/>
        </w:rPr>
        <w:t xml:space="preserve"> </w:t>
      </w:r>
      <w:r w:rsidR="00491487" w:rsidRPr="0035305E">
        <w:rPr>
          <w:spacing w:val="20"/>
          <w:sz w:val="24"/>
          <w:szCs w:val="24"/>
          <w:lang w:val="pt-BR"/>
        </w:rPr>
        <w:t xml:space="preserve">e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por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resoluções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do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lastRenderedPageBreak/>
          <w:t>Conselho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491487" w:rsidRPr="0035305E">
          <w:rPr>
            <w:spacing w:val="20"/>
            <w:sz w:val="24"/>
            <w:szCs w:val="24"/>
            <w:lang w:val="pt-BR"/>
          </w:rPr>
          <w:t>Curador</w:t>
        </w:r>
      </w:smartTag>
      <w:r w:rsidR="00491487" w:rsidRPr="0035305E">
        <w:rPr>
          <w:spacing w:val="20"/>
          <w:sz w:val="24"/>
          <w:szCs w:val="24"/>
          <w:lang w:val="pt-BR"/>
        </w:rPr>
        <w:t xml:space="preserve"> do Fundo de Garantia do Tempo de Serviço</w:t>
      </w:r>
      <w:r w:rsidR="00D31B39" w:rsidRPr="0035305E">
        <w:rPr>
          <w:spacing w:val="20"/>
          <w:sz w:val="24"/>
          <w:szCs w:val="24"/>
          <w:lang w:val="pt-BR"/>
        </w:rPr>
        <w:t>, em função</w:t>
      </w:r>
      <w:r w:rsidR="003163A5" w:rsidRPr="0035305E">
        <w:rPr>
          <w:spacing w:val="20"/>
          <w:sz w:val="24"/>
          <w:szCs w:val="24"/>
          <w:lang w:val="pt-BR"/>
        </w:rPr>
        <w:t xml:space="preserve"> </w:t>
      </w:r>
      <w:r w:rsidR="00D31B39" w:rsidRPr="0035305E">
        <w:rPr>
          <w:spacing w:val="20"/>
          <w:sz w:val="24"/>
          <w:szCs w:val="24"/>
          <w:lang w:val="pt-BR"/>
        </w:rPr>
        <w:t>do previsto no seu Regulamento (“</w:t>
      </w:r>
      <w:r w:rsidR="00D31B39" w:rsidRPr="0035305E">
        <w:rPr>
          <w:spacing w:val="20"/>
          <w:sz w:val="24"/>
          <w:szCs w:val="24"/>
          <w:u w:val="single"/>
          <w:lang w:val="pt-BR"/>
        </w:rPr>
        <w:t>Regulamento do FI-FGTS</w:t>
      </w:r>
      <w:r w:rsidR="00D31B39" w:rsidRPr="0035305E">
        <w:rPr>
          <w:spacing w:val="20"/>
          <w:sz w:val="24"/>
          <w:szCs w:val="24"/>
          <w:lang w:val="pt-BR"/>
        </w:rPr>
        <w:t>”)</w:t>
      </w:r>
      <w:r w:rsidR="00064910" w:rsidRPr="0035305E">
        <w:rPr>
          <w:spacing w:val="20"/>
          <w:sz w:val="24"/>
          <w:szCs w:val="24"/>
          <w:lang w:val="pt-BR"/>
        </w:rPr>
        <w:t>, em especial no art. 32</w:t>
      </w:r>
      <w:r w:rsidR="005C4500" w:rsidRPr="0035305E">
        <w:rPr>
          <w:spacing w:val="20"/>
          <w:sz w:val="24"/>
          <w:szCs w:val="24"/>
          <w:lang w:val="pt-BR"/>
        </w:rPr>
        <w:t>.</w:t>
      </w:r>
    </w:p>
    <w:p w:rsidR="00281B0E" w:rsidRDefault="00281B0E" w:rsidP="00C8215A">
      <w:pPr>
        <w:autoSpaceDE w:val="0"/>
        <w:autoSpaceDN w:val="0"/>
        <w:spacing w:line="360" w:lineRule="exact"/>
        <w:ind w:left="1440"/>
        <w:textAlignment w:val="auto"/>
        <w:rPr>
          <w:spacing w:val="20"/>
          <w:sz w:val="24"/>
          <w:szCs w:val="24"/>
          <w:lang w:val="pt-BR"/>
        </w:rPr>
      </w:pPr>
    </w:p>
    <w:p w:rsidR="002D023F" w:rsidRPr="008A0479" w:rsidRDefault="00F0730D" w:rsidP="0035305E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35305E">
        <w:rPr>
          <w:spacing w:val="20"/>
          <w:sz w:val="24"/>
          <w:szCs w:val="24"/>
          <w:lang w:val="pt-BR"/>
        </w:rPr>
        <w:t xml:space="preserve">A </w:t>
      </w:r>
      <w:r w:rsidR="00F93C21" w:rsidRPr="0035305E">
        <w:rPr>
          <w:spacing w:val="20"/>
          <w:sz w:val="24"/>
          <w:szCs w:val="24"/>
          <w:lang w:val="pt-BR"/>
        </w:rPr>
        <w:t xml:space="preserve">Parte </w:t>
      </w:r>
      <w:r w:rsidR="005E402E" w:rsidRPr="0035305E">
        <w:rPr>
          <w:spacing w:val="20"/>
          <w:sz w:val="24"/>
          <w:szCs w:val="24"/>
          <w:lang w:val="pt-BR"/>
        </w:rPr>
        <w:t xml:space="preserve">obrigada </w:t>
      </w:r>
      <w:r w:rsidR="00F93C21" w:rsidRPr="0035305E">
        <w:rPr>
          <w:spacing w:val="20"/>
          <w:sz w:val="24"/>
          <w:szCs w:val="24"/>
          <w:lang w:val="pt-BR"/>
        </w:rPr>
        <w:t xml:space="preserve">a revelar a Informação Confidencial </w:t>
      </w:r>
      <w:r w:rsidRPr="0035305E">
        <w:rPr>
          <w:spacing w:val="20"/>
          <w:sz w:val="24"/>
          <w:szCs w:val="24"/>
          <w:lang w:val="pt-BR"/>
        </w:rPr>
        <w:t>por força do previsto no item 3.5.</w:t>
      </w:r>
      <w:r w:rsidR="005E402E" w:rsidRPr="0035305E">
        <w:rPr>
          <w:spacing w:val="20"/>
          <w:sz w:val="24"/>
          <w:szCs w:val="24"/>
          <w:lang w:val="pt-BR"/>
        </w:rPr>
        <w:t xml:space="preserve">3, dará notícia à </w:t>
      </w:r>
      <w:r w:rsidR="003F0D1A" w:rsidRPr="0035305E">
        <w:rPr>
          <w:spacing w:val="20"/>
          <w:sz w:val="24"/>
          <w:szCs w:val="24"/>
          <w:lang w:val="pt-BR"/>
        </w:rPr>
        <w:t>P</w:t>
      </w:r>
      <w:r w:rsidR="005E402E" w:rsidRPr="0035305E">
        <w:rPr>
          <w:spacing w:val="20"/>
          <w:sz w:val="24"/>
          <w:szCs w:val="24"/>
          <w:lang w:val="pt-BR"/>
        </w:rPr>
        <w:t>arte proprietária da Informação Confidencial a respeito da ordem d</w:t>
      </w:r>
      <w:r w:rsidR="00CC75E8" w:rsidRPr="0035305E">
        <w:rPr>
          <w:spacing w:val="20"/>
          <w:sz w:val="24"/>
          <w:szCs w:val="24"/>
          <w:lang w:val="pt-BR"/>
        </w:rPr>
        <w:t>os</w:t>
      </w:r>
      <w:r w:rsidR="005E402E" w:rsidRPr="0035305E">
        <w:rPr>
          <w:spacing w:val="20"/>
          <w:sz w:val="24"/>
          <w:szCs w:val="24"/>
          <w:lang w:val="pt-BR"/>
        </w:rPr>
        <w:t xml:space="preserve"> </w:t>
      </w:r>
      <w:r w:rsidR="007C43B6" w:rsidRPr="0035305E">
        <w:rPr>
          <w:spacing w:val="20"/>
          <w:sz w:val="24"/>
          <w:szCs w:val="24"/>
          <w:lang w:val="pt-BR"/>
        </w:rPr>
        <w:t>Órgãos de Fiscalização Federal</w:t>
      </w:r>
      <w:r w:rsidR="005E402E" w:rsidRPr="0035305E">
        <w:rPr>
          <w:spacing w:val="20"/>
          <w:sz w:val="24"/>
          <w:szCs w:val="24"/>
          <w:lang w:val="pt-BR"/>
        </w:rPr>
        <w:t>.</w:t>
      </w:r>
      <w:r w:rsidR="005E402E" w:rsidRPr="0035305E">
        <w:rPr>
          <w:rFonts w:ascii="Arial" w:hAnsi="Arial" w:cs="Arial"/>
          <w:lang w:val="pt-BR"/>
        </w:rPr>
        <w:t xml:space="preserve"> </w:t>
      </w:r>
    </w:p>
    <w:p w:rsidR="008A0479" w:rsidRPr="0035305E" w:rsidRDefault="008A0479" w:rsidP="008A0479">
      <w:pPr>
        <w:autoSpaceDE w:val="0"/>
        <w:autoSpaceDN w:val="0"/>
        <w:spacing w:line="360" w:lineRule="exact"/>
        <w:ind w:left="720"/>
        <w:textAlignment w:val="auto"/>
        <w:rPr>
          <w:spacing w:val="20"/>
          <w:sz w:val="24"/>
          <w:szCs w:val="24"/>
          <w:lang w:val="pt-BR"/>
        </w:rPr>
      </w:pPr>
    </w:p>
    <w:p w:rsidR="008A0479" w:rsidRPr="00D473AE" w:rsidRDefault="00A343E6" w:rsidP="00D473AE">
      <w:pPr>
        <w:numPr>
          <w:ilvl w:val="1"/>
          <w:numId w:val="18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A</w:t>
      </w:r>
      <w:r w:rsidR="00D473AE">
        <w:rPr>
          <w:spacing w:val="20"/>
          <w:sz w:val="24"/>
          <w:szCs w:val="24"/>
          <w:lang w:val="pt-BR"/>
        </w:rPr>
        <w:t xml:space="preserve"> COMPANHIA </w:t>
      </w:r>
      <w:r>
        <w:rPr>
          <w:spacing w:val="20"/>
          <w:sz w:val="24"/>
          <w:szCs w:val="24"/>
          <w:lang w:val="pt-BR"/>
        </w:rPr>
        <w:t xml:space="preserve">reconhece e </w:t>
      </w:r>
      <w:r w:rsidR="00D473AE">
        <w:rPr>
          <w:spacing w:val="20"/>
          <w:sz w:val="24"/>
          <w:szCs w:val="24"/>
          <w:lang w:val="pt-BR"/>
        </w:rPr>
        <w:t>concorda que a</w:t>
      </w:r>
      <w:r w:rsidR="008A0479" w:rsidRPr="00D473AE">
        <w:rPr>
          <w:spacing w:val="20"/>
          <w:sz w:val="24"/>
          <w:szCs w:val="24"/>
          <w:lang w:val="pt-BR"/>
        </w:rPr>
        <w:t xml:space="preserve"> </w:t>
      </w:r>
      <w:r w:rsidR="00BC62B9" w:rsidRPr="00D473AE">
        <w:rPr>
          <w:spacing w:val="20"/>
          <w:sz w:val="24"/>
          <w:szCs w:val="24"/>
          <w:lang w:val="pt-BR"/>
        </w:rPr>
        <w:t xml:space="preserve">CAIXA não </w:t>
      </w:r>
      <w:r>
        <w:rPr>
          <w:spacing w:val="20"/>
          <w:sz w:val="24"/>
          <w:szCs w:val="24"/>
          <w:lang w:val="pt-BR"/>
        </w:rPr>
        <w:t xml:space="preserve">poderá </w:t>
      </w:r>
      <w:r w:rsidR="00D473AE" w:rsidRPr="00D473AE">
        <w:rPr>
          <w:spacing w:val="20"/>
          <w:sz w:val="24"/>
          <w:szCs w:val="24"/>
          <w:lang w:val="pt-BR"/>
        </w:rPr>
        <w:t>se</w:t>
      </w:r>
      <w:r>
        <w:rPr>
          <w:spacing w:val="20"/>
          <w:sz w:val="24"/>
          <w:szCs w:val="24"/>
          <w:lang w:val="pt-BR"/>
        </w:rPr>
        <w:t>r</w:t>
      </w:r>
      <w:r w:rsidR="00D473AE" w:rsidRPr="00D473AE">
        <w:rPr>
          <w:spacing w:val="20"/>
          <w:sz w:val="24"/>
          <w:szCs w:val="24"/>
          <w:lang w:val="pt-BR"/>
        </w:rPr>
        <w:t xml:space="preserve"> responsabiliza</w:t>
      </w:r>
      <w:r>
        <w:rPr>
          <w:spacing w:val="20"/>
          <w:sz w:val="24"/>
          <w:szCs w:val="24"/>
          <w:lang w:val="pt-BR"/>
        </w:rPr>
        <w:t>da</w:t>
      </w:r>
      <w:r w:rsidR="00D473AE" w:rsidRPr="00D473AE">
        <w:rPr>
          <w:spacing w:val="20"/>
          <w:sz w:val="24"/>
          <w:szCs w:val="24"/>
          <w:lang w:val="pt-BR"/>
        </w:rPr>
        <w:t xml:space="preserve"> caso alguma agência reguladora ou Órgãos de Fiscalização Federal revele Informação Confidencial.</w:t>
      </w:r>
    </w:p>
    <w:p w:rsidR="00ED2A44" w:rsidRDefault="00ED2A44" w:rsidP="00F0730D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A6787E" w:rsidRPr="00407E29" w:rsidRDefault="00A343E6" w:rsidP="00A343E6">
      <w:pPr>
        <w:pStyle w:val="NormalWeb"/>
        <w:spacing w:after="0" w:line="360" w:lineRule="auto"/>
        <w:ind w:left="709" w:hanging="709"/>
        <w:jc w:val="both"/>
        <w:rPr>
          <w:spacing w:val="20"/>
        </w:rPr>
      </w:pPr>
      <w:r>
        <w:rPr>
          <w:spacing w:val="20"/>
        </w:rPr>
        <w:t>3.8</w:t>
      </w:r>
      <w:r>
        <w:rPr>
          <w:spacing w:val="20"/>
        </w:rPr>
        <w:tab/>
      </w:r>
      <w:r w:rsidR="000A223A" w:rsidRPr="008311AF">
        <w:rPr>
          <w:spacing w:val="20"/>
        </w:rPr>
        <w:t>As obrigações de confidencialidade previstas neste documento não abrangem a utilização das Informações Confidenciais pel</w:t>
      </w:r>
      <w:r w:rsidR="000A223A">
        <w:rPr>
          <w:spacing w:val="20"/>
        </w:rPr>
        <w:t xml:space="preserve">a CAIXA </w:t>
      </w:r>
      <w:r w:rsidR="008F10B2">
        <w:rPr>
          <w:spacing w:val="20"/>
        </w:rPr>
        <w:t>para os</w:t>
      </w:r>
      <w:r w:rsidR="000A223A" w:rsidRPr="008311AF">
        <w:rPr>
          <w:spacing w:val="20"/>
        </w:rPr>
        <w:t xml:space="preserve"> processos de análise e/ou deliberação.</w:t>
      </w:r>
    </w:p>
    <w:p w:rsidR="00A6787E" w:rsidRPr="0035305E" w:rsidRDefault="00A6787E" w:rsidP="0035305E">
      <w:pPr>
        <w:pStyle w:val="Corpodetexto2"/>
        <w:spacing w:line="360" w:lineRule="auto"/>
        <w:ind w:left="705" w:hanging="705"/>
      </w:pPr>
    </w:p>
    <w:p w:rsidR="002C625E" w:rsidRDefault="002C625E" w:rsidP="00F0730D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3B0F01" w:rsidRDefault="003B0F01" w:rsidP="003B0F01">
      <w:pPr>
        <w:pStyle w:val="Ttulo1"/>
        <w:keepNext w:val="0"/>
        <w:spacing w:line="360" w:lineRule="exact"/>
        <w:jc w:val="left"/>
        <w:rPr>
          <w:u w:val="none"/>
          <w:lang w:val="pt-BR"/>
        </w:rPr>
      </w:pPr>
      <w:bookmarkStart w:id="22" w:name="_DV_M90"/>
      <w:bookmarkStart w:id="23" w:name="_Toc202098611"/>
      <w:bookmarkStart w:id="24" w:name="_Toc200600024"/>
      <w:bookmarkStart w:id="25" w:name="_Toc206989641"/>
      <w:bookmarkStart w:id="26" w:name="_Toc208408645"/>
      <w:bookmarkStart w:id="27" w:name="_Toc239686747"/>
      <w:bookmarkEnd w:id="22"/>
      <w:r w:rsidRPr="00423E69">
        <w:rPr>
          <w:spacing w:val="20"/>
          <w:u w:val="none"/>
          <w:lang w:val="pt-BR"/>
        </w:rPr>
        <w:t xml:space="preserve">Cláusula Quarta </w:t>
      </w:r>
      <w:r>
        <w:rPr>
          <w:spacing w:val="20"/>
          <w:u w:val="none"/>
          <w:lang w:val="pt-BR"/>
        </w:rPr>
        <w:t>–</w:t>
      </w:r>
      <w:r w:rsidRPr="006101D3">
        <w:rPr>
          <w:spacing w:val="20"/>
          <w:u w:val="none"/>
          <w:lang w:val="pt-BR"/>
        </w:rPr>
        <w:t xml:space="preserve"> </w:t>
      </w:r>
      <w:r>
        <w:rPr>
          <w:spacing w:val="20"/>
          <w:u w:val="none"/>
          <w:lang w:val="pt-BR"/>
        </w:rPr>
        <w:t>Estruturação</w:t>
      </w:r>
      <w:r w:rsidR="00BB70B6">
        <w:rPr>
          <w:spacing w:val="20"/>
          <w:u w:val="none"/>
          <w:lang w:val="pt-BR"/>
        </w:rPr>
        <w:t xml:space="preserve"> dos Negócios</w:t>
      </w:r>
    </w:p>
    <w:p w:rsidR="00DD47B7" w:rsidRDefault="00DD47B7" w:rsidP="00DD47B7">
      <w:pPr>
        <w:rPr>
          <w:lang w:val="pt-BR"/>
        </w:rPr>
      </w:pPr>
    </w:p>
    <w:p w:rsidR="00DD47B7" w:rsidRPr="009A4AB2" w:rsidRDefault="00286DC9" w:rsidP="009A4AB2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Sem prejuízo de outras que possam ser solicitadas ao longo do processo de análise, a</w:t>
      </w:r>
      <w:r w:rsidR="00A772EC">
        <w:rPr>
          <w:spacing w:val="20"/>
          <w:sz w:val="24"/>
          <w:szCs w:val="24"/>
          <w:lang w:val="pt-BR"/>
        </w:rPr>
        <w:t xml:space="preserve">s informações e termos iniciais </w:t>
      </w:r>
      <w:r w:rsidR="007D177C">
        <w:rPr>
          <w:spacing w:val="20"/>
          <w:sz w:val="24"/>
          <w:szCs w:val="24"/>
          <w:lang w:val="pt-BR"/>
        </w:rPr>
        <w:t>da</w:t>
      </w:r>
      <w:r w:rsidR="00DD47B7" w:rsidRPr="009A4AB2">
        <w:rPr>
          <w:spacing w:val="20"/>
          <w:sz w:val="24"/>
          <w:szCs w:val="24"/>
          <w:lang w:val="pt-BR"/>
        </w:rPr>
        <w:t xml:space="preserve"> </w:t>
      </w:r>
      <w:r w:rsidR="007D177C">
        <w:rPr>
          <w:spacing w:val="20"/>
          <w:sz w:val="24"/>
          <w:szCs w:val="24"/>
          <w:lang w:val="pt-BR"/>
        </w:rPr>
        <w:t>oportunidade</w:t>
      </w:r>
      <w:r w:rsidR="00DD47B7" w:rsidRPr="009A4AB2">
        <w:rPr>
          <w:spacing w:val="20"/>
          <w:sz w:val="24"/>
          <w:szCs w:val="24"/>
          <w:lang w:val="pt-BR"/>
        </w:rPr>
        <w:t xml:space="preserve"> de investiment</w:t>
      </w:r>
      <w:r w:rsidR="007D177C">
        <w:rPr>
          <w:spacing w:val="20"/>
          <w:sz w:val="24"/>
          <w:szCs w:val="24"/>
          <w:lang w:val="pt-BR"/>
        </w:rPr>
        <w:t>o deverão</w:t>
      </w:r>
      <w:r w:rsidR="00DD47B7" w:rsidRPr="009A4AB2">
        <w:rPr>
          <w:spacing w:val="20"/>
          <w:sz w:val="24"/>
          <w:szCs w:val="24"/>
          <w:lang w:val="pt-BR"/>
        </w:rPr>
        <w:t xml:space="preserve"> ser </w:t>
      </w:r>
      <w:r w:rsidR="007D177C" w:rsidRPr="009A4AB2">
        <w:rPr>
          <w:spacing w:val="20"/>
          <w:sz w:val="24"/>
          <w:szCs w:val="24"/>
          <w:lang w:val="pt-BR"/>
        </w:rPr>
        <w:t>apresentados</w:t>
      </w:r>
      <w:r w:rsidR="00DD47B7" w:rsidRPr="009A4AB2">
        <w:rPr>
          <w:spacing w:val="20"/>
          <w:sz w:val="24"/>
          <w:szCs w:val="24"/>
          <w:lang w:val="pt-BR"/>
        </w:rPr>
        <w:t xml:space="preserve"> </w:t>
      </w:r>
      <w:r w:rsidR="009A4AB2" w:rsidRPr="009A4AB2">
        <w:rPr>
          <w:spacing w:val="20"/>
          <w:sz w:val="24"/>
          <w:szCs w:val="24"/>
          <w:lang w:val="pt-BR"/>
        </w:rPr>
        <w:t>pela C</w:t>
      </w:r>
      <w:r w:rsidR="00EC2CAA">
        <w:rPr>
          <w:spacing w:val="20"/>
          <w:sz w:val="24"/>
          <w:szCs w:val="24"/>
          <w:lang w:val="pt-BR"/>
        </w:rPr>
        <w:t>OMPANHIA</w:t>
      </w:r>
      <w:r w:rsidR="009A4AB2" w:rsidRPr="009A4AB2">
        <w:rPr>
          <w:spacing w:val="20"/>
          <w:sz w:val="24"/>
          <w:szCs w:val="24"/>
          <w:lang w:val="pt-BR"/>
        </w:rPr>
        <w:t xml:space="preserve"> </w:t>
      </w:r>
      <w:r w:rsidR="00B27092">
        <w:rPr>
          <w:spacing w:val="20"/>
          <w:sz w:val="24"/>
          <w:szCs w:val="24"/>
          <w:lang w:val="pt-BR"/>
        </w:rPr>
        <w:t>à CAIXA</w:t>
      </w:r>
      <w:r w:rsidR="00413E8B">
        <w:rPr>
          <w:spacing w:val="20"/>
          <w:sz w:val="24"/>
          <w:szCs w:val="24"/>
          <w:lang w:val="pt-BR"/>
        </w:rPr>
        <w:t xml:space="preserve"> </w:t>
      </w:r>
      <w:r w:rsidR="00BC498B">
        <w:rPr>
          <w:spacing w:val="20"/>
          <w:sz w:val="24"/>
          <w:szCs w:val="24"/>
          <w:lang w:val="pt-BR"/>
        </w:rPr>
        <w:t xml:space="preserve">nos termos </w:t>
      </w:r>
      <w:r w:rsidR="008F2463">
        <w:rPr>
          <w:spacing w:val="20"/>
          <w:sz w:val="24"/>
          <w:szCs w:val="24"/>
          <w:lang w:val="pt-BR"/>
        </w:rPr>
        <w:t>previsto</w:t>
      </w:r>
      <w:r w:rsidR="00BC498B">
        <w:rPr>
          <w:spacing w:val="20"/>
          <w:sz w:val="24"/>
          <w:szCs w:val="24"/>
          <w:lang w:val="pt-BR"/>
        </w:rPr>
        <w:t>s</w:t>
      </w:r>
      <w:r w:rsidR="008F2463">
        <w:rPr>
          <w:spacing w:val="20"/>
          <w:sz w:val="24"/>
          <w:szCs w:val="24"/>
          <w:lang w:val="pt-BR"/>
        </w:rPr>
        <w:t xml:space="preserve"> no “</w:t>
      </w:r>
      <w:r w:rsidR="008F2463" w:rsidRPr="00F630C1">
        <w:rPr>
          <w:spacing w:val="20"/>
          <w:sz w:val="24"/>
          <w:szCs w:val="24"/>
          <w:lang w:val="pt-BR"/>
        </w:rPr>
        <w:t xml:space="preserve">Anexo </w:t>
      </w:r>
      <w:r w:rsidR="008F2463">
        <w:rPr>
          <w:spacing w:val="20"/>
          <w:sz w:val="24"/>
          <w:szCs w:val="24"/>
          <w:lang w:val="pt-BR"/>
        </w:rPr>
        <w:t xml:space="preserve">II - </w:t>
      </w:r>
      <w:r w:rsidR="008F2463" w:rsidRPr="009A4AB2">
        <w:rPr>
          <w:spacing w:val="20"/>
          <w:sz w:val="24"/>
          <w:szCs w:val="24"/>
          <w:lang w:val="pt-BR"/>
        </w:rPr>
        <w:t>Memorando de Informações</w:t>
      </w:r>
      <w:r w:rsidR="008F2463">
        <w:rPr>
          <w:spacing w:val="20"/>
          <w:sz w:val="24"/>
          <w:szCs w:val="24"/>
          <w:lang w:val="pt-BR"/>
        </w:rPr>
        <w:t>”, que contém os itens mínimos necessários para início da análise da proposta pela CAIXA</w:t>
      </w:r>
      <w:r w:rsidR="00413E8B">
        <w:rPr>
          <w:spacing w:val="20"/>
          <w:sz w:val="24"/>
          <w:szCs w:val="24"/>
          <w:lang w:val="pt-BR"/>
        </w:rPr>
        <w:t>.</w:t>
      </w:r>
    </w:p>
    <w:p w:rsidR="003B0F01" w:rsidRPr="006101D3" w:rsidRDefault="003B0F01" w:rsidP="003B0F01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9026E9" w:rsidRPr="009A4AB2" w:rsidRDefault="009026E9" w:rsidP="009A4AB2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 xml:space="preserve">Toda </w:t>
      </w:r>
      <w:r w:rsidR="00BC498B">
        <w:rPr>
          <w:spacing w:val="20"/>
          <w:sz w:val="24"/>
          <w:szCs w:val="24"/>
          <w:lang w:val="pt-BR"/>
        </w:rPr>
        <w:t>informação</w:t>
      </w:r>
      <w:r>
        <w:rPr>
          <w:spacing w:val="20"/>
          <w:sz w:val="24"/>
          <w:szCs w:val="24"/>
          <w:lang w:val="pt-BR"/>
        </w:rPr>
        <w:t xml:space="preserve"> recebida </w:t>
      </w:r>
      <w:r w:rsidR="004D48FE">
        <w:rPr>
          <w:spacing w:val="20"/>
          <w:sz w:val="24"/>
          <w:szCs w:val="24"/>
          <w:lang w:val="pt-BR"/>
        </w:rPr>
        <w:t xml:space="preserve">pela CAIXA </w:t>
      </w:r>
      <w:r>
        <w:rPr>
          <w:spacing w:val="20"/>
          <w:sz w:val="24"/>
          <w:szCs w:val="24"/>
          <w:lang w:val="pt-BR"/>
        </w:rPr>
        <w:t xml:space="preserve">tem como objetivo fornecer informações e dados para que a CAIXA, </w:t>
      </w:r>
      <w:r w:rsidR="004D48FE">
        <w:rPr>
          <w:spacing w:val="20"/>
          <w:sz w:val="24"/>
          <w:szCs w:val="24"/>
          <w:lang w:val="pt-BR"/>
        </w:rPr>
        <w:t>quando</w:t>
      </w:r>
      <w:r>
        <w:rPr>
          <w:spacing w:val="20"/>
          <w:sz w:val="24"/>
          <w:szCs w:val="24"/>
          <w:lang w:val="pt-BR"/>
        </w:rPr>
        <w:t xml:space="preserve"> na qualidade de receptora, possa analisar </w:t>
      </w:r>
      <w:r w:rsidR="008F2463">
        <w:rPr>
          <w:spacing w:val="20"/>
          <w:sz w:val="24"/>
          <w:szCs w:val="24"/>
          <w:lang w:val="pt-BR"/>
        </w:rPr>
        <w:t>o Projeto e/ou Negócio</w:t>
      </w:r>
      <w:r>
        <w:rPr>
          <w:spacing w:val="20"/>
          <w:sz w:val="24"/>
          <w:szCs w:val="24"/>
          <w:lang w:val="pt-BR"/>
        </w:rPr>
        <w:t xml:space="preserve">, não representando, portanto, qualquer obrigação de manifestação, concordância ou vinculação ao </w:t>
      </w:r>
      <w:r w:rsidR="008F2463">
        <w:rPr>
          <w:spacing w:val="20"/>
          <w:sz w:val="24"/>
          <w:szCs w:val="24"/>
          <w:lang w:val="pt-BR"/>
        </w:rPr>
        <w:t>Projeto e/ou Negócio</w:t>
      </w:r>
      <w:r>
        <w:rPr>
          <w:spacing w:val="20"/>
          <w:sz w:val="24"/>
          <w:szCs w:val="24"/>
          <w:lang w:val="pt-BR"/>
        </w:rPr>
        <w:t>.</w:t>
      </w:r>
    </w:p>
    <w:p w:rsidR="003B0F01" w:rsidRPr="006101D3" w:rsidRDefault="003B0F01" w:rsidP="003B0F01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C63547" w:rsidRPr="00057DBA" w:rsidRDefault="00A36549" w:rsidP="00057DBA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057DBA">
        <w:rPr>
          <w:spacing w:val="20"/>
          <w:sz w:val="24"/>
          <w:szCs w:val="24"/>
          <w:lang w:val="pt-BR"/>
        </w:rPr>
        <w:t xml:space="preserve">A CAIXA </w:t>
      </w:r>
      <w:r w:rsidR="00B27092">
        <w:rPr>
          <w:spacing w:val="20"/>
          <w:sz w:val="24"/>
          <w:szCs w:val="24"/>
          <w:lang w:val="pt-BR"/>
        </w:rPr>
        <w:t>n</w:t>
      </w:r>
      <w:r w:rsidRPr="00057DBA">
        <w:rPr>
          <w:spacing w:val="20"/>
          <w:sz w:val="24"/>
          <w:szCs w:val="24"/>
          <w:lang w:val="pt-BR"/>
        </w:rPr>
        <w:t xml:space="preserve">ão </w:t>
      </w:r>
      <w:r w:rsidR="009026E9" w:rsidRPr="00057DBA">
        <w:rPr>
          <w:spacing w:val="20"/>
          <w:sz w:val="24"/>
          <w:szCs w:val="24"/>
          <w:lang w:val="pt-BR"/>
        </w:rPr>
        <w:t>será responsável</w:t>
      </w:r>
      <w:r w:rsidR="00B81343" w:rsidRPr="00057DBA">
        <w:rPr>
          <w:spacing w:val="20"/>
          <w:sz w:val="24"/>
          <w:szCs w:val="24"/>
          <w:lang w:val="pt-BR"/>
        </w:rPr>
        <w:t xml:space="preserve">, de maneira alguma ou sob qualquer título, por quaisquer custos ou despesas </w:t>
      </w:r>
      <w:r w:rsidR="00C63547" w:rsidRPr="00057DBA">
        <w:rPr>
          <w:spacing w:val="20"/>
          <w:sz w:val="24"/>
          <w:szCs w:val="24"/>
          <w:lang w:val="pt-BR"/>
        </w:rPr>
        <w:t xml:space="preserve">relacionadas </w:t>
      </w:r>
      <w:r w:rsidR="008F2463">
        <w:rPr>
          <w:spacing w:val="20"/>
          <w:sz w:val="24"/>
          <w:szCs w:val="24"/>
          <w:lang w:val="pt-BR"/>
        </w:rPr>
        <w:t>ao Projeto e/ou Negócio</w:t>
      </w:r>
      <w:r w:rsidR="00841F5D" w:rsidRPr="00057DBA">
        <w:rPr>
          <w:spacing w:val="20"/>
          <w:sz w:val="24"/>
          <w:szCs w:val="24"/>
          <w:lang w:val="pt-BR"/>
        </w:rPr>
        <w:t>, ta</w:t>
      </w:r>
      <w:r w:rsidR="00C263DF">
        <w:rPr>
          <w:spacing w:val="20"/>
          <w:sz w:val="24"/>
          <w:szCs w:val="24"/>
          <w:lang w:val="pt-BR"/>
        </w:rPr>
        <w:t>is</w:t>
      </w:r>
      <w:r w:rsidR="00841F5D" w:rsidRPr="00057DBA">
        <w:rPr>
          <w:spacing w:val="20"/>
          <w:sz w:val="24"/>
          <w:szCs w:val="24"/>
          <w:lang w:val="pt-BR"/>
        </w:rPr>
        <w:t xml:space="preserve"> como custos com serviços de assessorias,</w:t>
      </w:r>
      <w:r w:rsidR="00863964" w:rsidRPr="00057DBA">
        <w:rPr>
          <w:spacing w:val="20"/>
          <w:sz w:val="24"/>
          <w:szCs w:val="24"/>
          <w:lang w:val="pt-BR"/>
        </w:rPr>
        <w:t xml:space="preserve"> consultorias,</w:t>
      </w:r>
      <w:r w:rsidR="00841F5D" w:rsidRPr="00057DBA">
        <w:rPr>
          <w:spacing w:val="20"/>
          <w:sz w:val="24"/>
          <w:szCs w:val="24"/>
          <w:lang w:val="pt-BR"/>
        </w:rPr>
        <w:t xml:space="preserve"> agentes fiduciários, bancos mandatários, </w:t>
      </w:r>
      <w:r w:rsidR="00935CD9" w:rsidRPr="00057DBA">
        <w:rPr>
          <w:spacing w:val="20"/>
          <w:sz w:val="24"/>
          <w:szCs w:val="24"/>
          <w:lang w:val="pt-BR"/>
        </w:rPr>
        <w:t xml:space="preserve">agências de </w:t>
      </w:r>
      <w:r w:rsidR="00841F5D" w:rsidRPr="00057DBA">
        <w:rPr>
          <w:spacing w:val="20"/>
          <w:sz w:val="24"/>
          <w:szCs w:val="24"/>
          <w:lang w:val="pt-BR"/>
        </w:rPr>
        <w:t>rating</w:t>
      </w:r>
      <w:r w:rsidR="00863964" w:rsidRPr="00057DBA">
        <w:rPr>
          <w:spacing w:val="20"/>
          <w:sz w:val="24"/>
          <w:szCs w:val="24"/>
          <w:lang w:val="pt-BR"/>
        </w:rPr>
        <w:t>,</w:t>
      </w:r>
      <w:r w:rsidR="00841F5D" w:rsidRPr="00057DBA">
        <w:rPr>
          <w:spacing w:val="20"/>
          <w:sz w:val="24"/>
          <w:szCs w:val="24"/>
          <w:lang w:val="pt-BR"/>
        </w:rPr>
        <w:t xml:space="preserve"> </w:t>
      </w:r>
      <w:r w:rsidR="00841F5D" w:rsidRPr="00057DBA">
        <w:rPr>
          <w:spacing w:val="20"/>
          <w:sz w:val="24"/>
          <w:szCs w:val="24"/>
          <w:lang w:val="pt-BR"/>
        </w:rPr>
        <w:lastRenderedPageBreak/>
        <w:t>registros nos órgãos competentes</w:t>
      </w:r>
      <w:r w:rsidR="00AF5240" w:rsidRPr="00057DBA">
        <w:rPr>
          <w:spacing w:val="20"/>
          <w:sz w:val="24"/>
          <w:szCs w:val="24"/>
          <w:lang w:val="pt-BR"/>
        </w:rPr>
        <w:t>, entre outros,</w:t>
      </w:r>
      <w:r w:rsidR="00B73FAA" w:rsidRPr="00057DBA">
        <w:rPr>
          <w:spacing w:val="20"/>
          <w:sz w:val="24"/>
          <w:szCs w:val="24"/>
          <w:lang w:val="pt-BR"/>
        </w:rPr>
        <w:t xml:space="preserve"> </w:t>
      </w:r>
      <w:r w:rsidRPr="00057DBA">
        <w:rPr>
          <w:spacing w:val="20"/>
          <w:sz w:val="24"/>
          <w:szCs w:val="24"/>
          <w:lang w:val="pt-BR"/>
        </w:rPr>
        <w:t>já incorridas, ou que venham a ser incorridas</w:t>
      </w:r>
      <w:r w:rsidR="0013221E">
        <w:rPr>
          <w:spacing w:val="20"/>
          <w:sz w:val="24"/>
          <w:szCs w:val="24"/>
          <w:lang w:val="pt-BR"/>
        </w:rPr>
        <w:t xml:space="preserve"> ou contratadas</w:t>
      </w:r>
      <w:r w:rsidRPr="00057DBA">
        <w:rPr>
          <w:spacing w:val="20"/>
          <w:sz w:val="24"/>
          <w:szCs w:val="24"/>
          <w:lang w:val="pt-BR"/>
        </w:rPr>
        <w:t xml:space="preserve"> pel</w:t>
      </w:r>
      <w:r w:rsidR="00E11D4F" w:rsidRPr="00057DBA">
        <w:rPr>
          <w:spacing w:val="20"/>
          <w:sz w:val="24"/>
          <w:szCs w:val="24"/>
          <w:lang w:val="pt-BR"/>
        </w:rPr>
        <w:t>a C</w:t>
      </w:r>
      <w:r w:rsidR="008F2463">
        <w:rPr>
          <w:spacing w:val="20"/>
          <w:sz w:val="24"/>
          <w:szCs w:val="24"/>
          <w:lang w:val="pt-BR"/>
        </w:rPr>
        <w:t>OMPANHIA</w:t>
      </w:r>
      <w:r w:rsidR="006101D3" w:rsidRPr="00057DBA">
        <w:rPr>
          <w:spacing w:val="20"/>
          <w:sz w:val="24"/>
          <w:szCs w:val="24"/>
          <w:lang w:val="pt-BR"/>
        </w:rPr>
        <w:t xml:space="preserve"> </w:t>
      </w:r>
      <w:r w:rsidRPr="00057DBA">
        <w:rPr>
          <w:spacing w:val="20"/>
          <w:sz w:val="24"/>
          <w:szCs w:val="24"/>
          <w:lang w:val="pt-BR"/>
        </w:rPr>
        <w:t>e/</w:t>
      </w:r>
      <w:r w:rsidR="006101D3" w:rsidRPr="00057DBA">
        <w:rPr>
          <w:spacing w:val="20"/>
          <w:sz w:val="24"/>
          <w:szCs w:val="24"/>
          <w:lang w:val="pt-BR"/>
        </w:rPr>
        <w:t xml:space="preserve">ou </w:t>
      </w:r>
      <w:r w:rsidRPr="00057DBA">
        <w:rPr>
          <w:spacing w:val="20"/>
          <w:sz w:val="24"/>
          <w:szCs w:val="24"/>
          <w:lang w:val="pt-BR"/>
        </w:rPr>
        <w:t>por seus</w:t>
      </w:r>
      <w:r w:rsidR="006101D3" w:rsidRPr="00057DBA">
        <w:rPr>
          <w:spacing w:val="20"/>
          <w:sz w:val="24"/>
          <w:szCs w:val="24"/>
          <w:lang w:val="pt-BR"/>
        </w:rPr>
        <w:t xml:space="preserve"> acionistas</w:t>
      </w:r>
      <w:r w:rsidR="00C63547" w:rsidRPr="00057DBA">
        <w:rPr>
          <w:spacing w:val="20"/>
          <w:sz w:val="24"/>
          <w:szCs w:val="24"/>
          <w:lang w:val="pt-BR"/>
        </w:rPr>
        <w:t>.</w:t>
      </w:r>
    </w:p>
    <w:p w:rsidR="003B0F01" w:rsidRDefault="003B0F01" w:rsidP="003B0F01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5C533E" w:rsidRDefault="00B81343" w:rsidP="005C533E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Q</w:t>
      </w:r>
      <w:r w:rsidR="00197237">
        <w:rPr>
          <w:spacing w:val="20"/>
          <w:sz w:val="24"/>
          <w:szCs w:val="24"/>
          <w:lang w:val="pt-BR"/>
        </w:rPr>
        <w:t>uaisquer</w:t>
      </w:r>
      <w:r w:rsidR="003B0F01" w:rsidRPr="006424A3">
        <w:rPr>
          <w:spacing w:val="20"/>
          <w:sz w:val="24"/>
          <w:szCs w:val="24"/>
          <w:lang w:val="pt-BR"/>
        </w:rPr>
        <w:t xml:space="preserve"> condições </w:t>
      </w:r>
      <w:r w:rsidR="0093700A">
        <w:rPr>
          <w:spacing w:val="20"/>
          <w:sz w:val="24"/>
          <w:szCs w:val="24"/>
          <w:lang w:val="pt-BR"/>
        </w:rPr>
        <w:t>acordadas</w:t>
      </w:r>
      <w:r w:rsidR="00197237">
        <w:rPr>
          <w:spacing w:val="20"/>
          <w:sz w:val="24"/>
          <w:szCs w:val="24"/>
          <w:lang w:val="pt-BR"/>
        </w:rPr>
        <w:t xml:space="preserve"> durante a estruturação do </w:t>
      </w:r>
      <w:r w:rsidR="008F2463">
        <w:rPr>
          <w:spacing w:val="20"/>
          <w:sz w:val="24"/>
          <w:szCs w:val="24"/>
          <w:lang w:val="pt-BR"/>
        </w:rPr>
        <w:t xml:space="preserve">Negócio </w:t>
      </w:r>
      <w:r w:rsidR="003B0F01" w:rsidRPr="006424A3">
        <w:rPr>
          <w:spacing w:val="20"/>
          <w:sz w:val="24"/>
          <w:szCs w:val="24"/>
          <w:lang w:val="pt-BR"/>
        </w:rPr>
        <w:t xml:space="preserve">representam </w:t>
      </w:r>
      <w:r w:rsidR="00EC7346">
        <w:rPr>
          <w:spacing w:val="20"/>
          <w:sz w:val="24"/>
          <w:szCs w:val="24"/>
          <w:lang w:val="pt-BR"/>
        </w:rPr>
        <w:t xml:space="preserve">tão-somente </w:t>
      </w:r>
      <w:r w:rsidR="003B0F01" w:rsidRPr="006424A3">
        <w:rPr>
          <w:spacing w:val="20"/>
          <w:sz w:val="24"/>
          <w:szCs w:val="24"/>
          <w:lang w:val="pt-BR"/>
        </w:rPr>
        <w:t xml:space="preserve">as condições indicativas </w:t>
      </w:r>
      <w:r w:rsidR="00EC7346">
        <w:rPr>
          <w:spacing w:val="20"/>
          <w:sz w:val="24"/>
          <w:szCs w:val="24"/>
          <w:lang w:val="pt-BR"/>
        </w:rPr>
        <w:t xml:space="preserve">e, portanto, não vinculam de qualquer forma </w:t>
      </w:r>
      <w:r w:rsidR="00356679">
        <w:rPr>
          <w:spacing w:val="20"/>
          <w:sz w:val="24"/>
          <w:szCs w:val="24"/>
          <w:lang w:val="pt-BR"/>
        </w:rPr>
        <w:t>a</w:t>
      </w:r>
      <w:r w:rsidR="00EC192D">
        <w:rPr>
          <w:spacing w:val="20"/>
          <w:sz w:val="24"/>
          <w:szCs w:val="24"/>
          <w:lang w:val="pt-BR"/>
        </w:rPr>
        <w:t xml:space="preserve"> </w:t>
      </w:r>
      <w:r w:rsidR="009026E9">
        <w:rPr>
          <w:spacing w:val="20"/>
          <w:sz w:val="24"/>
          <w:szCs w:val="24"/>
          <w:lang w:val="pt-BR"/>
        </w:rPr>
        <w:t>C</w:t>
      </w:r>
      <w:r w:rsidR="008F2463">
        <w:rPr>
          <w:spacing w:val="20"/>
          <w:sz w:val="24"/>
          <w:szCs w:val="24"/>
          <w:lang w:val="pt-BR"/>
        </w:rPr>
        <w:t>OMPANHIA</w:t>
      </w:r>
      <w:r w:rsidR="0013221E">
        <w:rPr>
          <w:spacing w:val="20"/>
          <w:sz w:val="24"/>
          <w:szCs w:val="24"/>
          <w:lang w:val="pt-BR"/>
        </w:rPr>
        <w:t xml:space="preserve"> </w:t>
      </w:r>
      <w:r w:rsidR="00651360">
        <w:rPr>
          <w:spacing w:val="20"/>
          <w:sz w:val="24"/>
          <w:szCs w:val="24"/>
          <w:lang w:val="pt-BR"/>
        </w:rPr>
        <w:t>e/</w:t>
      </w:r>
      <w:r w:rsidR="0013221E">
        <w:rPr>
          <w:spacing w:val="20"/>
          <w:sz w:val="24"/>
          <w:szCs w:val="24"/>
          <w:lang w:val="pt-BR"/>
        </w:rPr>
        <w:t>ou a CAIXA</w:t>
      </w:r>
      <w:r w:rsidR="00154542">
        <w:rPr>
          <w:spacing w:val="20"/>
          <w:sz w:val="24"/>
          <w:szCs w:val="24"/>
          <w:lang w:val="pt-BR"/>
        </w:rPr>
        <w:t>.</w:t>
      </w:r>
      <w:r w:rsidR="0091184C">
        <w:rPr>
          <w:spacing w:val="20"/>
          <w:sz w:val="24"/>
          <w:szCs w:val="24"/>
          <w:lang w:val="pt-BR"/>
        </w:rPr>
        <w:t xml:space="preserve"> </w:t>
      </w:r>
    </w:p>
    <w:p w:rsidR="005C533E" w:rsidRDefault="005C533E" w:rsidP="005C533E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5C533E" w:rsidRDefault="005C533E" w:rsidP="005C533E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6424A3">
        <w:rPr>
          <w:spacing w:val="20"/>
          <w:sz w:val="24"/>
          <w:szCs w:val="24"/>
          <w:lang w:val="pt-BR"/>
        </w:rPr>
        <w:t>A</w:t>
      </w:r>
      <w:r>
        <w:rPr>
          <w:spacing w:val="20"/>
          <w:sz w:val="24"/>
          <w:szCs w:val="24"/>
          <w:lang w:val="pt-BR"/>
        </w:rPr>
        <w:t>inda que a</w:t>
      </w:r>
      <w:r w:rsidRPr="006424A3">
        <w:rPr>
          <w:spacing w:val="20"/>
          <w:sz w:val="24"/>
          <w:szCs w:val="24"/>
          <w:lang w:val="pt-BR"/>
        </w:rPr>
        <w:t xml:space="preserve"> proposta</w:t>
      </w:r>
      <w:r>
        <w:rPr>
          <w:spacing w:val="20"/>
          <w:sz w:val="24"/>
          <w:szCs w:val="24"/>
          <w:lang w:val="pt-BR"/>
        </w:rPr>
        <w:t xml:space="preserve"> final</w:t>
      </w:r>
      <w:r w:rsidRPr="006424A3">
        <w:rPr>
          <w:spacing w:val="20"/>
          <w:sz w:val="24"/>
          <w:szCs w:val="24"/>
          <w:lang w:val="pt-BR"/>
        </w:rPr>
        <w:t xml:space="preserve"> de investimento se</w:t>
      </w:r>
      <w:r>
        <w:rPr>
          <w:spacing w:val="20"/>
          <w:sz w:val="24"/>
          <w:szCs w:val="24"/>
          <w:lang w:val="pt-BR"/>
        </w:rPr>
        <w:t xml:space="preserve">ja aprovada em </w:t>
      </w:r>
      <w:r w:rsidRPr="006424A3">
        <w:rPr>
          <w:spacing w:val="20"/>
          <w:sz w:val="24"/>
          <w:szCs w:val="24"/>
          <w:lang w:val="pt-BR"/>
        </w:rPr>
        <w:t>caráter definitivo pelas instâncias</w:t>
      </w:r>
      <w:r>
        <w:rPr>
          <w:spacing w:val="20"/>
          <w:sz w:val="24"/>
          <w:szCs w:val="24"/>
          <w:lang w:val="pt-BR"/>
        </w:rPr>
        <w:t xml:space="preserve"> deliberativas</w:t>
      </w:r>
      <w:r w:rsidRPr="006424A3">
        <w:rPr>
          <w:spacing w:val="20"/>
          <w:sz w:val="24"/>
          <w:szCs w:val="24"/>
          <w:lang w:val="pt-BR"/>
        </w:rPr>
        <w:t xml:space="preserve"> internas da </w:t>
      </w:r>
      <w:r>
        <w:rPr>
          <w:spacing w:val="20"/>
          <w:sz w:val="24"/>
          <w:szCs w:val="24"/>
          <w:lang w:val="pt-BR"/>
        </w:rPr>
        <w:t xml:space="preserve">CAIXA, a </w:t>
      </w:r>
      <w:r w:rsidRPr="006101D3">
        <w:rPr>
          <w:spacing w:val="20"/>
          <w:sz w:val="24"/>
          <w:szCs w:val="24"/>
          <w:lang w:val="pt-BR"/>
        </w:rPr>
        <w:t>conversão dos Negócios em efetivo investimento est</w:t>
      </w:r>
      <w:r w:rsidR="0091184C">
        <w:rPr>
          <w:spacing w:val="20"/>
          <w:sz w:val="24"/>
          <w:szCs w:val="24"/>
          <w:lang w:val="pt-BR"/>
        </w:rPr>
        <w:t>ar</w:t>
      </w:r>
      <w:r w:rsidRPr="006101D3">
        <w:rPr>
          <w:spacing w:val="20"/>
          <w:sz w:val="24"/>
          <w:szCs w:val="24"/>
          <w:lang w:val="pt-BR"/>
        </w:rPr>
        <w:t>á sujeita à apresentação, negociação e celebração de documentação formal e</w:t>
      </w:r>
      <w:r>
        <w:rPr>
          <w:spacing w:val="20"/>
          <w:sz w:val="24"/>
          <w:szCs w:val="24"/>
          <w:lang w:val="pt-BR"/>
        </w:rPr>
        <w:t>m termos</w:t>
      </w:r>
      <w:r w:rsidRPr="006101D3">
        <w:rPr>
          <w:spacing w:val="20"/>
          <w:sz w:val="24"/>
          <w:szCs w:val="24"/>
          <w:lang w:val="pt-BR"/>
        </w:rPr>
        <w:t xml:space="preserve"> satisfatóri</w:t>
      </w:r>
      <w:r>
        <w:rPr>
          <w:spacing w:val="20"/>
          <w:sz w:val="24"/>
          <w:szCs w:val="24"/>
          <w:lang w:val="pt-BR"/>
        </w:rPr>
        <w:t>os</w:t>
      </w:r>
      <w:r w:rsidRPr="006101D3">
        <w:rPr>
          <w:spacing w:val="20"/>
          <w:sz w:val="24"/>
          <w:szCs w:val="24"/>
          <w:lang w:val="pt-BR"/>
        </w:rPr>
        <w:t xml:space="preserve"> </w:t>
      </w:r>
      <w:r w:rsidR="0013221E">
        <w:rPr>
          <w:spacing w:val="20"/>
          <w:sz w:val="24"/>
          <w:szCs w:val="24"/>
          <w:lang w:val="pt-BR"/>
        </w:rPr>
        <w:t>às Partes</w:t>
      </w:r>
      <w:r>
        <w:rPr>
          <w:spacing w:val="20"/>
          <w:sz w:val="24"/>
          <w:szCs w:val="24"/>
          <w:lang w:val="pt-BR"/>
        </w:rPr>
        <w:t>, a exclusivo critério desta</w:t>
      </w:r>
      <w:r w:rsidR="0013221E">
        <w:rPr>
          <w:spacing w:val="20"/>
          <w:sz w:val="24"/>
          <w:szCs w:val="24"/>
          <w:lang w:val="pt-BR"/>
        </w:rPr>
        <w:t>s</w:t>
      </w:r>
      <w:r>
        <w:rPr>
          <w:spacing w:val="20"/>
          <w:sz w:val="24"/>
          <w:szCs w:val="24"/>
          <w:lang w:val="pt-BR"/>
        </w:rPr>
        <w:t>.</w:t>
      </w:r>
    </w:p>
    <w:p w:rsidR="00050E27" w:rsidRDefault="00050E27" w:rsidP="00C8215A">
      <w:pPr>
        <w:pStyle w:val="PargrafodaLista"/>
        <w:rPr>
          <w:spacing w:val="20"/>
          <w:sz w:val="24"/>
          <w:szCs w:val="24"/>
        </w:rPr>
      </w:pPr>
    </w:p>
    <w:p w:rsidR="005C533E" w:rsidRDefault="00050E27" w:rsidP="001B72C1">
      <w:pPr>
        <w:numPr>
          <w:ilvl w:val="1"/>
          <w:numId w:val="21"/>
        </w:num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  <w:r w:rsidRPr="00050E27">
        <w:rPr>
          <w:spacing w:val="20"/>
          <w:sz w:val="24"/>
          <w:szCs w:val="24"/>
          <w:lang w:val="pt-BR"/>
        </w:rPr>
        <w:t>Durante a fase de estruturação poderá ser demandada a contratação de assessores, mediante lista a ser elaborada pela</w:t>
      </w:r>
      <w:r w:rsidR="00D00AF2">
        <w:rPr>
          <w:spacing w:val="20"/>
          <w:sz w:val="24"/>
          <w:szCs w:val="24"/>
          <w:lang w:val="pt-BR"/>
        </w:rPr>
        <w:t>s Partes</w:t>
      </w:r>
      <w:r w:rsidRPr="00050E27">
        <w:rPr>
          <w:spacing w:val="20"/>
          <w:sz w:val="24"/>
          <w:szCs w:val="24"/>
          <w:lang w:val="pt-BR"/>
        </w:rPr>
        <w:t>, os quais terão como escopo a realização de estudos independentes que</w:t>
      </w:r>
      <w:r w:rsidR="001A0187">
        <w:rPr>
          <w:spacing w:val="20"/>
          <w:sz w:val="24"/>
          <w:szCs w:val="24"/>
          <w:lang w:val="pt-BR"/>
        </w:rPr>
        <w:t xml:space="preserve">, a critério da CAIXA, </w:t>
      </w:r>
      <w:r w:rsidRPr="00050E27">
        <w:rPr>
          <w:spacing w:val="20"/>
          <w:sz w:val="24"/>
          <w:szCs w:val="24"/>
          <w:lang w:val="pt-BR"/>
        </w:rPr>
        <w:t xml:space="preserve">sejam relevantes para os estudos e análises do </w:t>
      </w:r>
      <w:r w:rsidR="00BD295F">
        <w:rPr>
          <w:spacing w:val="20"/>
          <w:sz w:val="24"/>
          <w:szCs w:val="24"/>
          <w:lang w:val="pt-BR"/>
        </w:rPr>
        <w:t>Projeto</w:t>
      </w:r>
      <w:r w:rsidRPr="00050E27">
        <w:rPr>
          <w:spacing w:val="20"/>
          <w:sz w:val="24"/>
          <w:szCs w:val="24"/>
          <w:lang w:val="pt-BR"/>
        </w:rPr>
        <w:t xml:space="preserve">, </w:t>
      </w:r>
      <w:r w:rsidR="005A6A08">
        <w:rPr>
          <w:spacing w:val="20"/>
          <w:sz w:val="24"/>
          <w:szCs w:val="24"/>
          <w:lang w:val="pt-BR"/>
        </w:rPr>
        <w:t>podendo abranger</w:t>
      </w:r>
      <w:r w:rsidRPr="00050E27">
        <w:rPr>
          <w:spacing w:val="20"/>
          <w:sz w:val="24"/>
          <w:szCs w:val="24"/>
          <w:lang w:val="pt-BR"/>
        </w:rPr>
        <w:t xml:space="preserve">, mas não se limitando, a diligência legal, contábil e financeira, avaliação econômico-financeira e aspectos comerciais, mercadológicos, </w:t>
      </w:r>
      <w:r w:rsidR="001A0187">
        <w:rPr>
          <w:spacing w:val="20"/>
          <w:sz w:val="24"/>
          <w:szCs w:val="24"/>
          <w:lang w:val="pt-BR"/>
        </w:rPr>
        <w:t xml:space="preserve">de </w:t>
      </w:r>
      <w:r w:rsidRPr="00050E27">
        <w:rPr>
          <w:spacing w:val="20"/>
          <w:sz w:val="24"/>
          <w:szCs w:val="24"/>
          <w:lang w:val="pt-BR"/>
        </w:rPr>
        <w:t>engenharia e tecnológico (“</w:t>
      </w:r>
      <w:r w:rsidRPr="009E6B9C">
        <w:rPr>
          <w:spacing w:val="20"/>
          <w:sz w:val="24"/>
          <w:szCs w:val="24"/>
          <w:u w:val="single"/>
          <w:lang w:val="pt-BR"/>
        </w:rPr>
        <w:t>Prestadores de Serviços Indicados</w:t>
      </w:r>
      <w:r w:rsidRPr="00050E27">
        <w:rPr>
          <w:spacing w:val="20"/>
          <w:sz w:val="24"/>
          <w:szCs w:val="24"/>
          <w:lang w:val="pt-BR"/>
        </w:rPr>
        <w:t xml:space="preserve">”). </w:t>
      </w:r>
      <w:r w:rsidR="00A0754A">
        <w:rPr>
          <w:spacing w:val="20"/>
          <w:sz w:val="24"/>
          <w:szCs w:val="24"/>
          <w:lang w:val="pt-BR"/>
        </w:rPr>
        <w:t>Os r</w:t>
      </w:r>
      <w:r w:rsidRPr="00050E27">
        <w:rPr>
          <w:spacing w:val="20"/>
          <w:sz w:val="24"/>
          <w:szCs w:val="24"/>
          <w:lang w:val="pt-BR"/>
        </w:rPr>
        <w:t>eferidos Prestadores de Serviços Indicados atuar</w:t>
      </w:r>
      <w:r w:rsidR="005A6A08">
        <w:rPr>
          <w:spacing w:val="20"/>
          <w:sz w:val="24"/>
          <w:szCs w:val="24"/>
          <w:lang w:val="pt-BR"/>
        </w:rPr>
        <w:t>ão</w:t>
      </w:r>
      <w:r w:rsidRPr="00050E27">
        <w:rPr>
          <w:spacing w:val="20"/>
          <w:sz w:val="24"/>
          <w:szCs w:val="24"/>
          <w:lang w:val="pt-BR"/>
        </w:rPr>
        <w:t xml:space="preserve"> exclusivamente para a CAIXA, sendo os trabalhos de uso e acesso exclusivo da CAIXA e de seus representantes</w:t>
      </w:r>
      <w:r w:rsidR="006D3DFA">
        <w:rPr>
          <w:spacing w:val="20"/>
          <w:sz w:val="24"/>
          <w:szCs w:val="24"/>
          <w:lang w:val="pt-BR"/>
        </w:rPr>
        <w:t xml:space="preserve"> </w:t>
      </w:r>
      <w:r w:rsidRPr="00050E27">
        <w:rPr>
          <w:spacing w:val="20"/>
          <w:sz w:val="24"/>
          <w:szCs w:val="24"/>
          <w:lang w:val="pt-BR"/>
        </w:rPr>
        <w:t xml:space="preserve">e deverão ser indicados dentre empresas de notória competência e que tenham sua indicação suportada por fontes externas que indiquem a capacidade de prestação de serviços, tais como </w:t>
      </w:r>
      <w:r w:rsidRPr="00050E27">
        <w:rPr>
          <w:i/>
          <w:spacing w:val="20"/>
          <w:sz w:val="24"/>
          <w:szCs w:val="24"/>
          <w:lang w:val="pt-BR"/>
        </w:rPr>
        <w:t>ranking</w:t>
      </w:r>
      <w:r w:rsidRPr="00050E27">
        <w:rPr>
          <w:spacing w:val="20"/>
          <w:sz w:val="24"/>
          <w:szCs w:val="24"/>
          <w:lang w:val="pt-BR"/>
        </w:rPr>
        <w:t xml:space="preserve"> </w:t>
      </w:r>
      <w:r w:rsidR="001B72C1">
        <w:rPr>
          <w:spacing w:val="20"/>
          <w:sz w:val="24"/>
          <w:szCs w:val="24"/>
          <w:lang w:val="pt-BR"/>
        </w:rPr>
        <w:t xml:space="preserve">da </w:t>
      </w:r>
      <w:proofErr w:type="spellStart"/>
      <w:r w:rsidR="001B72C1" w:rsidRPr="001B72C1">
        <w:rPr>
          <w:spacing w:val="20"/>
          <w:sz w:val="24"/>
          <w:szCs w:val="24"/>
          <w:lang w:val="pt-BR"/>
        </w:rPr>
        <w:t>Anbima</w:t>
      </w:r>
      <w:proofErr w:type="spellEnd"/>
      <w:r w:rsidRPr="00050E27">
        <w:rPr>
          <w:spacing w:val="20"/>
          <w:sz w:val="24"/>
          <w:szCs w:val="24"/>
          <w:lang w:val="pt-BR"/>
        </w:rPr>
        <w:t xml:space="preserve">, </w:t>
      </w:r>
      <w:r w:rsidR="006D3DFA">
        <w:rPr>
          <w:spacing w:val="20"/>
          <w:sz w:val="24"/>
          <w:szCs w:val="24"/>
          <w:lang w:val="pt-BR"/>
        </w:rPr>
        <w:t>p</w:t>
      </w:r>
      <w:r w:rsidRPr="00050E27">
        <w:rPr>
          <w:spacing w:val="20"/>
          <w:sz w:val="24"/>
          <w:szCs w:val="24"/>
          <w:lang w:val="pt-BR"/>
        </w:rPr>
        <w:t xml:space="preserve">eriódicos especializados </w:t>
      </w:r>
      <w:r w:rsidR="006D3DFA">
        <w:rPr>
          <w:spacing w:val="20"/>
          <w:sz w:val="24"/>
          <w:szCs w:val="24"/>
          <w:lang w:val="pt-BR"/>
        </w:rPr>
        <w:t xml:space="preserve">e </w:t>
      </w:r>
      <w:r w:rsidRPr="00050E27">
        <w:rPr>
          <w:spacing w:val="20"/>
          <w:sz w:val="24"/>
          <w:szCs w:val="24"/>
          <w:lang w:val="pt-BR"/>
        </w:rPr>
        <w:t>experiência comprovada em projetos de porte e complexidade similares, dentre outros</w:t>
      </w:r>
      <w:r w:rsidR="005C533E">
        <w:rPr>
          <w:spacing w:val="20"/>
          <w:sz w:val="24"/>
          <w:szCs w:val="24"/>
          <w:lang w:val="pt-BR"/>
        </w:rPr>
        <w:t>.</w:t>
      </w:r>
    </w:p>
    <w:p w:rsidR="004B3C30" w:rsidRDefault="004B3C30">
      <w:pPr>
        <w:widowControl/>
        <w:adjustRightInd/>
        <w:spacing w:line="240" w:lineRule="auto"/>
        <w:jc w:val="left"/>
        <w:textAlignment w:val="auto"/>
        <w:rPr>
          <w:b/>
          <w:spacing w:val="20"/>
          <w:szCs w:val="24"/>
          <w:lang w:val="pt-BR"/>
        </w:rPr>
      </w:pPr>
    </w:p>
    <w:p w:rsidR="00A343E6" w:rsidRDefault="00A343E6">
      <w:pPr>
        <w:widowControl/>
        <w:adjustRightInd/>
        <w:spacing w:line="240" w:lineRule="auto"/>
        <w:jc w:val="left"/>
        <w:textAlignment w:val="auto"/>
        <w:rPr>
          <w:spacing w:val="20"/>
          <w:sz w:val="24"/>
          <w:szCs w:val="24"/>
          <w:lang w:val="pt-BR"/>
        </w:rPr>
      </w:pPr>
    </w:p>
    <w:p w:rsidR="00D90D64" w:rsidRPr="00876AE6" w:rsidRDefault="00D90D64" w:rsidP="00D90D64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r>
        <w:rPr>
          <w:spacing w:val="20"/>
          <w:szCs w:val="24"/>
          <w:u w:val="none"/>
          <w:lang w:val="pt-BR"/>
        </w:rPr>
        <w:t>Cláusula Quinta</w:t>
      </w:r>
      <w:r w:rsidRPr="00876AE6">
        <w:rPr>
          <w:spacing w:val="20"/>
          <w:szCs w:val="24"/>
          <w:u w:val="none"/>
          <w:lang w:val="pt-BR"/>
        </w:rPr>
        <w:t xml:space="preserve"> – Prazo </w:t>
      </w:r>
      <w:r>
        <w:rPr>
          <w:spacing w:val="20"/>
          <w:szCs w:val="24"/>
          <w:u w:val="none"/>
          <w:lang w:val="pt-BR"/>
        </w:rPr>
        <w:t>d</w:t>
      </w:r>
      <w:r w:rsidRPr="00876AE6">
        <w:rPr>
          <w:spacing w:val="20"/>
          <w:szCs w:val="24"/>
          <w:u w:val="none"/>
          <w:lang w:val="pt-BR"/>
        </w:rPr>
        <w:t>e Vigência</w:t>
      </w:r>
    </w:p>
    <w:p w:rsidR="002C625E" w:rsidRPr="00876AE6" w:rsidRDefault="002C625E" w:rsidP="002C625E">
      <w:pPr>
        <w:pStyle w:val="Corpodetexto3"/>
        <w:widowControl w:val="0"/>
        <w:tabs>
          <w:tab w:val="clear" w:pos="567"/>
        </w:tabs>
        <w:rPr>
          <w:spacing w:val="20"/>
          <w:szCs w:val="24"/>
        </w:rPr>
      </w:pPr>
    </w:p>
    <w:p w:rsidR="00651360" w:rsidRDefault="002C625E" w:rsidP="000B6BB8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  <w:r w:rsidRPr="00E40451">
        <w:rPr>
          <w:spacing w:val="20"/>
          <w:sz w:val="24"/>
          <w:szCs w:val="24"/>
          <w:lang w:val="pt-BR"/>
        </w:rPr>
        <w:t>5.1</w:t>
      </w:r>
      <w:r w:rsidRPr="00E40451">
        <w:rPr>
          <w:spacing w:val="20"/>
          <w:sz w:val="24"/>
          <w:szCs w:val="24"/>
          <w:lang w:val="pt-BR"/>
        </w:rPr>
        <w:tab/>
      </w:r>
      <w:r w:rsidR="002F6F4C" w:rsidRPr="000B6BB8">
        <w:rPr>
          <w:spacing w:val="20"/>
          <w:sz w:val="24"/>
          <w:szCs w:val="24"/>
          <w:lang w:val="pt-BR"/>
        </w:rPr>
        <w:t>O</w:t>
      </w:r>
      <w:r w:rsidRPr="00E40451">
        <w:rPr>
          <w:spacing w:val="20"/>
          <w:sz w:val="24"/>
          <w:szCs w:val="24"/>
          <w:lang w:val="pt-BR"/>
        </w:rPr>
        <w:t xml:space="preserve"> prazo de vigência </w:t>
      </w:r>
      <w:r w:rsidRPr="000B6BB8">
        <w:rPr>
          <w:spacing w:val="20"/>
          <w:sz w:val="24"/>
          <w:szCs w:val="24"/>
          <w:lang w:val="pt-BR"/>
        </w:rPr>
        <w:t>de</w:t>
      </w:r>
      <w:r w:rsidR="00651360" w:rsidRPr="000B6BB8">
        <w:rPr>
          <w:spacing w:val="20"/>
          <w:sz w:val="24"/>
          <w:szCs w:val="24"/>
          <w:lang w:val="pt-BR"/>
        </w:rPr>
        <w:t xml:space="preserve">ste Memorando é </w:t>
      </w:r>
      <w:r w:rsidRPr="000B6BB8">
        <w:rPr>
          <w:spacing w:val="20"/>
          <w:sz w:val="24"/>
          <w:szCs w:val="24"/>
          <w:lang w:val="pt-BR"/>
        </w:rPr>
        <w:t xml:space="preserve">de </w:t>
      </w:r>
      <w:r w:rsidRPr="00E40451">
        <w:rPr>
          <w:spacing w:val="20"/>
          <w:sz w:val="24"/>
          <w:szCs w:val="24"/>
          <w:lang w:val="pt-BR"/>
        </w:rPr>
        <w:t xml:space="preserve">2 (dois) anos contados da </w:t>
      </w:r>
      <w:r w:rsidRPr="000B6BB8">
        <w:rPr>
          <w:spacing w:val="20"/>
          <w:sz w:val="24"/>
          <w:szCs w:val="24"/>
          <w:lang w:val="pt-BR"/>
        </w:rPr>
        <w:t xml:space="preserve">data </w:t>
      </w:r>
      <w:r w:rsidR="00651360" w:rsidRPr="000B6BB8">
        <w:rPr>
          <w:spacing w:val="20"/>
          <w:sz w:val="24"/>
          <w:szCs w:val="24"/>
          <w:lang w:val="pt-BR"/>
        </w:rPr>
        <w:t xml:space="preserve">de </w:t>
      </w:r>
      <w:r w:rsidR="000B6BB8">
        <w:rPr>
          <w:spacing w:val="20"/>
          <w:sz w:val="24"/>
          <w:szCs w:val="24"/>
          <w:lang w:val="pt-BR"/>
        </w:rPr>
        <w:t xml:space="preserve">sua </w:t>
      </w:r>
      <w:r w:rsidR="00651360" w:rsidRPr="000B6BB8">
        <w:rPr>
          <w:spacing w:val="20"/>
          <w:sz w:val="24"/>
          <w:szCs w:val="24"/>
          <w:lang w:val="pt-BR"/>
        </w:rPr>
        <w:t xml:space="preserve">assinatura, podendo as </w:t>
      </w:r>
      <w:r w:rsidRPr="000B6BB8">
        <w:rPr>
          <w:spacing w:val="20"/>
          <w:sz w:val="24"/>
          <w:szCs w:val="24"/>
          <w:lang w:val="pt-BR"/>
        </w:rPr>
        <w:t>Partes</w:t>
      </w:r>
      <w:r w:rsidR="00651360" w:rsidRPr="000B6BB8">
        <w:rPr>
          <w:spacing w:val="20"/>
          <w:sz w:val="24"/>
          <w:szCs w:val="24"/>
          <w:lang w:val="pt-BR"/>
        </w:rPr>
        <w:t xml:space="preserve"> decidir pela prorrogação, a ser definida em termo aditivo</w:t>
      </w:r>
      <w:r w:rsidR="000B6BB8">
        <w:rPr>
          <w:spacing w:val="20"/>
          <w:sz w:val="24"/>
          <w:szCs w:val="24"/>
          <w:lang w:val="pt-BR"/>
        </w:rPr>
        <w:t xml:space="preserve">, ou </w:t>
      </w:r>
      <w:r w:rsidR="0091184C" w:rsidRPr="0091184C">
        <w:rPr>
          <w:spacing w:val="20"/>
          <w:sz w:val="24"/>
          <w:szCs w:val="24"/>
          <w:lang w:val="pt-BR"/>
        </w:rPr>
        <w:t>até que o Projeto e/ou os Negócios se tornem públicos, independentemente da realização do investimento</w:t>
      </w:r>
      <w:r w:rsidR="000B6BB8">
        <w:rPr>
          <w:spacing w:val="20"/>
          <w:sz w:val="24"/>
          <w:szCs w:val="24"/>
          <w:lang w:val="pt-BR"/>
        </w:rPr>
        <w:t>.</w:t>
      </w:r>
    </w:p>
    <w:p w:rsidR="008F53C1" w:rsidRDefault="008F53C1" w:rsidP="000B6BB8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lastRenderedPageBreak/>
        <w:t>5.1.1</w:t>
      </w:r>
      <w:r>
        <w:rPr>
          <w:spacing w:val="20"/>
          <w:sz w:val="24"/>
          <w:szCs w:val="24"/>
          <w:lang w:val="pt-BR"/>
        </w:rPr>
        <w:tab/>
        <w:t xml:space="preserve">Não obstante o disposto no item 5.1, </w:t>
      </w:r>
      <w:r w:rsidRPr="004A5284">
        <w:rPr>
          <w:spacing w:val="20"/>
          <w:sz w:val="24"/>
          <w:szCs w:val="24"/>
          <w:lang w:val="pt-BR"/>
        </w:rPr>
        <w:t>os dados protegidos por sigilo decorrente de lei</w:t>
      </w:r>
      <w:r>
        <w:rPr>
          <w:spacing w:val="20"/>
          <w:sz w:val="24"/>
          <w:szCs w:val="24"/>
          <w:lang w:val="pt-BR"/>
        </w:rPr>
        <w:t xml:space="preserve"> e/ou Regulamento</w:t>
      </w:r>
      <w:r w:rsidRPr="004A5284">
        <w:rPr>
          <w:spacing w:val="20"/>
          <w:sz w:val="24"/>
          <w:szCs w:val="24"/>
          <w:lang w:val="pt-BR"/>
        </w:rPr>
        <w:t xml:space="preserve"> não pode</w:t>
      </w:r>
      <w:r>
        <w:rPr>
          <w:spacing w:val="20"/>
          <w:sz w:val="24"/>
          <w:szCs w:val="24"/>
          <w:lang w:val="pt-BR"/>
        </w:rPr>
        <w:t>rão</w:t>
      </w:r>
      <w:r w:rsidRPr="004A5284">
        <w:rPr>
          <w:spacing w:val="20"/>
          <w:sz w:val="24"/>
          <w:szCs w:val="24"/>
          <w:lang w:val="pt-BR"/>
        </w:rPr>
        <w:t xml:space="preserve"> ser divulgados pela parte receptora</w:t>
      </w:r>
      <w:r>
        <w:rPr>
          <w:spacing w:val="20"/>
          <w:sz w:val="24"/>
          <w:szCs w:val="24"/>
          <w:lang w:val="pt-BR"/>
        </w:rPr>
        <w:t>.</w:t>
      </w:r>
    </w:p>
    <w:p w:rsidR="000B6BB8" w:rsidRDefault="000B6BB8" w:rsidP="000B6BB8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</w:p>
    <w:p w:rsidR="00E001BB" w:rsidRDefault="00651360" w:rsidP="00E40451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5.2</w:t>
      </w:r>
      <w:r>
        <w:rPr>
          <w:spacing w:val="20"/>
          <w:sz w:val="24"/>
          <w:szCs w:val="24"/>
          <w:lang w:val="pt-BR"/>
        </w:rPr>
        <w:tab/>
        <w:t xml:space="preserve">Findo o prazo de vigência, sem que seja realizado o investimento, considerar-se-á o </w:t>
      </w:r>
      <w:r w:rsidR="002C625E" w:rsidRPr="00E40451">
        <w:rPr>
          <w:spacing w:val="20"/>
          <w:sz w:val="24"/>
          <w:szCs w:val="24"/>
          <w:lang w:val="pt-BR"/>
        </w:rPr>
        <w:t xml:space="preserve">presente </w:t>
      </w:r>
      <w:r>
        <w:rPr>
          <w:spacing w:val="20"/>
          <w:sz w:val="24"/>
          <w:szCs w:val="24"/>
          <w:lang w:val="pt-BR"/>
        </w:rPr>
        <w:t xml:space="preserve">Memorando rescindido de pleno direito, independentemente de adoção de qualquer formalidade. </w:t>
      </w:r>
    </w:p>
    <w:p w:rsidR="00E001BB" w:rsidRDefault="00E001BB" w:rsidP="00E40451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</w:p>
    <w:p w:rsidR="002C625E" w:rsidRPr="00E40451" w:rsidRDefault="00E001BB" w:rsidP="00E40451">
      <w:pPr>
        <w:autoSpaceDE w:val="0"/>
        <w:autoSpaceDN w:val="0"/>
        <w:spacing w:line="360" w:lineRule="exact"/>
        <w:ind w:left="705" w:hanging="705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5.3</w:t>
      </w:r>
      <w:r>
        <w:rPr>
          <w:spacing w:val="20"/>
          <w:sz w:val="24"/>
          <w:szCs w:val="24"/>
          <w:lang w:val="pt-BR"/>
        </w:rPr>
        <w:tab/>
      </w:r>
      <w:r w:rsidR="00651360">
        <w:rPr>
          <w:spacing w:val="20"/>
          <w:sz w:val="24"/>
          <w:szCs w:val="24"/>
          <w:lang w:val="pt-BR"/>
        </w:rPr>
        <w:t>Poderá cada Parte reter cópia</w:t>
      </w:r>
      <w:r w:rsidR="002C625E" w:rsidRPr="00E40451">
        <w:rPr>
          <w:spacing w:val="20"/>
          <w:sz w:val="24"/>
          <w:szCs w:val="24"/>
          <w:lang w:val="pt-BR"/>
        </w:rPr>
        <w:t xml:space="preserve"> das </w:t>
      </w:r>
      <w:r w:rsidR="00651360">
        <w:rPr>
          <w:spacing w:val="20"/>
          <w:sz w:val="24"/>
          <w:szCs w:val="24"/>
          <w:lang w:val="pt-BR"/>
        </w:rPr>
        <w:t xml:space="preserve">Informações Confidenciais que recebeu para fins exclusivos de </w:t>
      </w:r>
      <w:r>
        <w:rPr>
          <w:spacing w:val="20"/>
          <w:sz w:val="24"/>
          <w:szCs w:val="24"/>
          <w:lang w:val="pt-BR"/>
        </w:rPr>
        <w:t xml:space="preserve">atendimento </w:t>
      </w:r>
      <w:r w:rsidRPr="00E001BB">
        <w:rPr>
          <w:spacing w:val="20"/>
          <w:sz w:val="24"/>
          <w:szCs w:val="24"/>
          <w:lang w:val="pt-BR"/>
        </w:rPr>
        <w:t>de lei, ordem judicial</w:t>
      </w:r>
      <w:r>
        <w:rPr>
          <w:spacing w:val="20"/>
          <w:sz w:val="24"/>
          <w:szCs w:val="24"/>
          <w:lang w:val="pt-BR"/>
        </w:rPr>
        <w:t xml:space="preserve">, </w:t>
      </w:r>
      <w:r w:rsidRPr="00E001BB">
        <w:rPr>
          <w:spacing w:val="20"/>
          <w:sz w:val="24"/>
          <w:szCs w:val="24"/>
          <w:lang w:val="pt-BR"/>
        </w:rPr>
        <w:t xml:space="preserve">ordem de </w:t>
      </w:r>
      <w:r w:rsidR="007C43B6">
        <w:rPr>
          <w:spacing w:val="20"/>
          <w:sz w:val="24"/>
          <w:szCs w:val="24"/>
          <w:lang w:val="pt-BR"/>
        </w:rPr>
        <w:t>Órgãos de Fiscalização Federal</w:t>
      </w:r>
      <w:r w:rsidRPr="00E001BB">
        <w:rPr>
          <w:spacing w:val="20"/>
          <w:sz w:val="24"/>
          <w:szCs w:val="24"/>
          <w:lang w:val="pt-BR"/>
        </w:rPr>
        <w:t xml:space="preserve"> </w:t>
      </w:r>
      <w:r>
        <w:rPr>
          <w:spacing w:val="20"/>
          <w:sz w:val="24"/>
          <w:szCs w:val="24"/>
          <w:lang w:val="pt-BR"/>
        </w:rPr>
        <w:t xml:space="preserve">ou </w:t>
      </w:r>
      <w:proofErr w:type="spellStart"/>
      <w:r w:rsidR="00651360" w:rsidRPr="002946CE">
        <w:rPr>
          <w:i/>
          <w:spacing w:val="20"/>
          <w:sz w:val="24"/>
          <w:szCs w:val="24"/>
          <w:lang w:val="pt-BR"/>
        </w:rPr>
        <w:t>compliance</w:t>
      </w:r>
      <w:proofErr w:type="spellEnd"/>
      <w:r w:rsidR="00651360">
        <w:rPr>
          <w:spacing w:val="20"/>
          <w:sz w:val="24"/>
          <w:szCs w:val="24"/>
          <w:lang w:val="pt-BR"/>
        </w:rPr>
        <w:t xml:space="preserve"> e/ou auditoria.</w:t>
      </w:r>
    </w:p>
    <w:p w:rsidR="00AF358D" w:rsidRPr="009026E9" w:rsidRDefault="00AF358D" w:rsidP="00AF358D">
      <w:pPr>
        <w:pStyle w:val="Corpodetexto2"/>
        <w:spacing w:line="360" w:lineRule="auto"/>
        <w:rPr>
          <w:i w:val="0"/>
          <w:szCs w:val="24"/>
        </w:rPr>
      </w:pPr>
    </w:p>
    <w:p w:rsidR="00AF358D" w:rsidRPr="00057DBA" w:rsidRDefault="00AF358D" w:rsidP="00057DBA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r w:rsidRPr="00057DBA">
        <w:rPr>
          <w:spacing w:val="20"/>
          <w:szCs w:val="24"/>
          <w:u w:val="none"/>
          <w:lang w:val="pt-BR"/>
        </w:rPr>
        <w:t>Cláusula Sexta – Das Declarações</w:t>
      </w:r>
      <w:r w:rsidR="0087673B">
        <w:rPr>
          <w:spacing w:val="20"/>
          <w:szCs w:val="24"/>
          <w:u w:val="none"/>
          <w:lang w:val="pt-BR"/>
        </w:rPr>
        <w:t xml:space="preserve"> das Partes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6.1</w:t>
      </w:r>
      <w:r w:rsidRPr="00057DBA">
        <w:rPr>
          <w:i w:val="0"/>
          <w:spacing w:val="20"/>
          <w:szCs w:val="24"/>
        </w:rPr>
        <w:tab/>
        <w:t>As P</w:t>
      </w:r>
      <w:r w:rsidR="00CC5795">
        <w:rPr>
          <w:i w:val="0"/>
          <w:spacing w:val="20"/>
          <w:szCs w:val="24"/>
        </w:rPr>
        <w:t>artes</w:t>
      </w:r>
      <w:r w:rsidRPr="00057DBA">
        <w:rPr>
          <w:i w:val="0"/>
          <w:spacing w:val="20"/>
          <w:szCs w:val="24"/>
        </w:rPr>
        <w:t xml:space="preserve"> declaram e garantem reciprocamente que: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(a)</w:t>
      </w:r>
      <w:r w:rsidRPr="00057DBA">
        <w:rPr>
          <w:i w:val="0"/>
          <w:spacing w:val="20"/>
          <w:szCs w:val="24"/>
        </w:rPr>
        <w:tab/>
        <w:t>São entidades regularmente constituídas e devidamente registradas ao abrigo das leis aplicáveis;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(b)</w:t>
      </w:r>
      <w:r w:rsidRPr="00057DBA">
        <w:rPr>
          <w:i w:val="0"/>
          <w:spacing w:val="20"/>
          <w:szCs w:val="24"/>
        </w:rPr>
        <w:tab/>
        <w:t>Possuem plena capacidade para o exercício de suas atividades e que as mesmas são desenvolvidas de acordo com a legislação em vigor;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(c)</w:t>
      </w:r>
      <w:r w:rsidRPr="00057DBA">
        <w:rPr>
          <w:i w:val="0"/>
          <w:spacing w:val="20"/>
          <w:szCs w:val="24"/>
        </w:rPr>
        <w:tab/>
        <w:t xml:space="preserve">A assinatura do presente </w:t>
      </w:r>
      <w:r w:rsidR="00CC5795">
        <w:rPr>
          <w:i w:val="0"/>
          <w:spacing w:val="20"/>
          <w:szCs w:val="24"/>
        </w:rPr>
        <w:t>Memorando</w:t>
      </w:r>
      <w:r w:rsidRPr="00057DBA">
        <w:rPr>
          <w:i w:val="0"/>
          <w:spacing w:val="20"/>
          <w:szCs w:val="24"/>
        </w:rPr>
        <w:t xml:space="preserve"> e o cumprimento das obrigações dele decorrentes foram devidamente aprovados</w:t>
      </w:r>
      <w:r w:rsidR="009026E9">
        <w:rPr>
          <w:i w:val="0"/>
          <w:spacing w:val="20"/>
          <w:szCs w:val="24"/>
        </w:rPr>
        <w:t>, quando necessário,</w:t>
      </w:r>
      <w:r w:rsidRPr="00057DBA">
        <w:rPr>
          <w:i w:val="0"/>
          <w:spacing w:val="20"/>
          <w:szCs w:val="24"/>
        </w:rPr>
        <w:t xml:space="preserve"> pelos competentes órgãos sociais e não infringem os respectivos estatutos ou quaisquer compromissos assumidos, nem qualquer </w:t>
      </w:r>
      <w:r w:rsidR="00651360">
        <w:rPr>
          <w:i w:val="0"/>
          <w:spacing w:val="20"/>
          <w:szCs w:val="24"/>
        </w:rPr>
        <w:t>l</w:t>
      </w:r>
      <w:r w:rsidRPr="00057DBA">
        <w:rPr>
          <w:i w:val="0"/>
          <w:spacing w:val="20"/>
          <w:szCs w:val="24"/>
        </w:rPr>
        <w:t>ei ou regulamento aplicável;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(d)</w:t>
      </w:r>
      <w:r w:rsidRPr="00057DBA">
        <w:rPr>
          <w:i w:val="0"/>
          <w:spacing w:val="20"/>
          <w:szCs w:val="24"/>
        </w:rPr>
        <w:tab/>
        <w:t xml:space="preserve">A assinatura do presente </w:t>
      </w:r>
      <w:r w:rsidR="00CC5795">
        <w:rPr>
          <w:i w:val="0"/>
          <w:spacing w:val="20"/>
          <w:szCs w:val="24"/>
        </w:rPr>
        <w:t>Memorando</w:t>
      </w:r>
      <w:r w:rsidRPr="00057DBA">
        <w:rPr>
          <w:i w:val="0"/>
          <w:spacing w:val="20"/>
          <w:szCs w:val="24"/>
        </w:rPr>
        <w:t xml:space="preserve"> e o cumprimento de todas as obrigações dele decorrentes não necessitam de qualquer autorização, interna ou externa, que não </w:t>
      </w:r>
      <w:r w:rsidR="009026E9">
        <w:rPr>
          <w:i w:val="0"/>
          <w:spacing w:val="20"/>
          <w:szCs w:val="24"/>
        </w:rPr>
        <w:t xml:space="preserve">tenha </w:t>
      </w:r>
      <w:r w:rsidRPr="00057DBA">
        <w:rPr>
          <w:i w:val="0"/>
          <w:spacing w:val="20"/>
          <w:szCs w:val="24"/>
        </w:rPr>
        <w:t>sido devidamente obtida;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t>(e)</w:t>
      </w:r>
      <w:r w:rsidRPr="00057DBA">
        <w:rPr>
          <w:i w:val="0"/>
          <w:spacing w:val="20"/>
          <w:szCs w:val="24"/>
        </w:rPr>
        <w:tab/>
        <w:t>Toda a informação prestada no presente instrumento é verdadeira;</w:t>
      </w:r>
      <w:r w:rsidR="004B3C30">
        <w:rPr>
          <w:i w:val="0"/>
          <w:spacing w:val="20"/>
          <w:szCs w:val="24"/>
        </w:rPr>
        <w:t xml:space="preserve"> </w:t>
      </w:r>
      <w:r w:rsidR="00E001BB">
        <w:rPr>
          <w:i w:val="0"/>
          <w:spacing w:val="20"/>
          <w:szCs w:val="24"/>
        </w:rPr>
        <w:t>e</w:t>
      </w: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</w:p>
    <w:p w:rsidR="00AF358D" w:rsidRPr="00057DBA" w:rsidRDefault="00AF358D" w:rsidP="00AF358D">
      <w:pPr>
        <w:pStyle w:val="Corpodetexto2"/>
        <w:spacing w:line="360" w:lineRule="auto"/>
        <w:rPr>
          <w:i w:val="0"/>
          <w:spacing w:val="20"/>
          <w:szCs w:val="24"/>
        </w:rPr>
      </w:pPr>
      <w:r w:rsidRPr="00057DBA">
        <w:rPr>
          <w:i w:val="0"/>
          <w:spacing w:val="20"/>
          <w:szCs w:val="24"/>
        </w:rPr>
        <w:lastRenderedPageBreak/>
        <w:t>(f)</w:t>
      </w:r>
      <w:r w:rsidRPr="00057DBA">
        <w:rPr>
          <w:i w:val="0"/>
          <w:spacing w:val="20"/>
          <w:szCs w:val="24"/>
        </w:rPr>
        <w:tab/>
        <w:t>Não está pendente contra cada uma delas, nem se prevê que venha a estar, qualquer processo de insolvência ou de recuperação de empresas</w:t>
      </w:r>
      <w:r w:rsidR="005816D9">
        <w:rPr>
          <w:i w:val="0"/>
          <w:spacing w:val="20"/>
          <w:szCs w:val="24"/>
        </w:rPr>
        <w:t>.</w:t>
      </w:r>
    </w:p>
    <w:p w:rsidR="00154542" w:rsidRDefault="00154542" w:rsidP="00423E69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bookmarkStart w:id="28" w:name="_DV_M91"/>
      <w:bookmarkStart w:id="29" w:name="_DV_M93"/>
      <w:bookmarkStart w:id="30" w:name="_DV_M94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87673B" w:rsidRDefault="004C01F1" w:rsidP="0087673B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r w:rsidRPr="00423E69">
        <w:rPr>
          <w:spacing w:val="20"/>
          <w:szCs w:val="24"/>
          <w:u w:val="none"/>
          <w:lang w:val="pt-BR"/>
        </w:rPr>
        <w:t xml:space="preserve">Cláusula </w:t>
      </w:r>
      <w:r w:rsidR="00D90D64">
        <w:rPr>
          <w:spacing w:val="20"/>
          <w:szCs w:val="24"/>
          <w:u w:val="none"/>
          <w:lang w:val="pt-BR"/>
        </w:rPr>
        <w:t>S</w:t>
      </w:r>
      <w:r w:rsidR="00AF358D">
        <w:rPr>
          <w:spacing w:val="20"/>
          <w:szCs w:val="24"/>
          <w:u w:val="none"/>
          <w:lang w:val="pt-BR"/>
        </w:rPr>
        <w:t xml:space="preserve">étima </w:t>
      </w:r>
      <w:r w:rsidR="0087673B" w:rsidRPr="00057DBA">
        <w:rPr>
          <w:spacing w:val="20"/>
          <w:szCs w:val="24"/>
          <w:u w:val="none"/>
          <w:lang w:val="pt-BR"/>
        </w:rPr>
        <w:t>–Declaraç</w:t>
      </w:r>
      <w:r w:rsidR="0087673B">
        <w:rPr>
          <w:spacing w:val="20"/>
          <w:szCs w:val="24"/>
          <w:u w:val="none"/>
          <w:lang w:val="pt-BR"/>
        </w:rPr>
        <w:t>ão da C</w:t>
      </w:r>
      <w:r w:rsidR="00376E99">
        <w:rPr>
          <w:spacing w:val="20"/>
          <w:szCs w:val="24"/>
          <w:u w:val="none"/>
          <w:lang w:val="pt-BR"/>
        </w:rPr>
        <w:t>OMPANHIA</w:t>
      </w:r>
    </w:p>
    <w:p w:rsidR="004804EF" w:rsidRPr="00C8215A" w:rsidRDefault="004804EF" w:rsidP="00C8215A">
      <w:pPr>
        <w:rPr>
          <w:lang w:val="pt-BR"/>
        </w:rPr>
      </w:pPr>
    </w:p>
    <w:p w:rsidR="00487920" w:rsidRDefault="004804EF">
      <w:pPr>
        <w:spacing w:line="360" w:lineRule="exact"/>
        <w:ind w:left="720" w:hanging="720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7.1</w:t>
      </w:r>
      <w:r>
        <w:rPr>
          <w:spacing w:val="20"/>
          <w:sz w:val="24"/>
          <w:szCs w:val="24"/>
          <w:lang w:val="pt-BR"/>
        </w:rPr>
        <w:tab/>
      </w:r>
      <w:r w:rsidR="0087673B" w:rsidRPr="00C8215A">
        <w:rPr>
          <w:spacing w:val="20"/>
          <w:sz w:val="24"/>
          <w:szCs w:val="24"/>
          <w:lang w:val="pt-BR"/>
        </w:rPr>
        <w:t>A C</w:t>
      </w:r>
      <w:r w:rsidR="00376E99">
        <w:rPr>
          <w:spacing w:val="20"/>
          <w:sz w:val="24"/>
          <w:szCs w:val="24"/>
          <w:lang w:val="pt-BR"/>
        </w:rPr>
        <w:t>OMPANHIA</w:t>
      </w:r>
      <w:r w:rsidR="00FE03F7" w:rsidRPr="00FE03F7">
        <w:rPr>
          <w:spacing w:val="20"/>
          <w:sz w:val="24"/>
          <w:szCs w:val="24"/>
          <w:lang w:val="pt-BR"/>
        </w:rPr>
        <w:t xml:space="preserve"> declara </w:t>
      </w:r>
      <w:r w:rsidR="0087673B" w:rsidRPr="00C8215A">
        <w:rPr>
          <w:spacing w:val="20"/>
          <w:sz w:val="24"/>
          <w:szCs w:val="24"/>
          <w:lang w:val="pt-BR"/>
        </w:rPr>
        <w:t>ter</w:t>
      </w:r>
      <w:r>
        <w:rPr>
          <w:spacing w:val="20"/>
          <w:sz w:val="24"/>
          <w:szCs w:val="24"/>
          <w:lang w:val="pt-BR"/>
        </w:rPr>
        <w:t xml:space="preserve"> pleno</w:t>
      </w:r>
      <w:r w:rsidR="0087673B" w:rsidRPr="00C8215A">
        <w:rPr>
          <w:spacing w:val="20"/>
          <w:sz w:val="24"/>
          <w:szCs w:val="24"/>
          <w:lang w:val="pt-BR"/>
        </w:rPr>
        <w:t xml:space="preserve"> conhecimento do Regulamento do FI-FGTS</w:t>
      </w:r>
      <w:r w:rsidR="008F10B2">
        <w:rPr>
          <w:spacing w:val="20"/>
          <w:sz w:val="24"/>
          <w:szCs w:val="24"/>
          <w:lang w:val="pt-BR"/>
        </w:rPr>
        <w:t xml:space="preserve"> </w:t>
      </w:r>
      <w:r w:rsidR="00651360">
        <w:rPr>
          <w:spacing w:val="20"/>
          <w:sz w:val="24"/>
          <w:szCs w:val="24"/>
          <w:lang w:val="pt-BR"/>
        </w:rPr>
        <w:t xml:space="preserve">e das </w:t>
      </w:r>
      <w:smartTag w:uri="schemas-houaiss/mini" w:element="verbetes">
        <w:r w:rsidR="00651360" w:rsidRPr="00491487">
          <w:rPr>
            <w:spacing w:val="20"/>
            <w:sz w:val="24"/>
            <w:szCs w:val="24"/>
            <w:lang w:val="pt-BR"/>
          </w:rPr>
          <w:t>resoluções</w:t>
        </w:r>
      </w:smartTag>
      <w:r w:rsidR="00651360" w:rsidRPr="00491487">
        <w:rPr>
          <w:spacing w:val="20"/>
          <w:sz w:val="24"/>
          <w:szCs w:val="24"/>
          <w:lang w:val="pt-BR"/>
        </w:rPr>
        <w:t xml:space="preserve"> do </w:t>
      </w:r>
      <w:smartTag w:uri="schemas-houaiss/mini" w:element="verbetes">
        <w:r w:rsidR="00651360" w:rsidRPr="00491487">
          <w:rPr>
            <w:spacing w:val="20"/>
            <w:sz w:val="24"/>
            <w:szCs w:val="24"/>
            <w:lang w:val="pt-BR"/>
          </w:rPr>
          <w:t>Conselho</w:t>
        </w:r>
      </w:smartTag>
      <w:r w:rsidR="00651360" w:rsidRPr="00491487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651360" w:rsidRPr="00491487">
          <w:rPr>
            <w:spacing w:val="20"/>
            <w:sz w:val="24"/>
            <w:szCs w:val="24"/>
            <w:lang w:val="pt-BR"/>
          </w:rPr>
          <w:t>Curador</w:t>
        </w:r>
      </w:smartTag>
      <w:r w:rsidR="00651360" w:rsidRPr="00491487">
        <w:rPr>
          <w:spacing w:val="20"/>
          <w:sz w:val="24"/>
          <w:szCs w:val="24"/>
          <w:lang w:val="pt-BR"/>
        </w:rPr>
        <w:t xml:space="preserve"> do Fundo de Garantia do Tempo de Serviço</w:t>
      </w:r>
      <w:r w:rsidRPr="00C8215A">
        <w:rPr>
          <w:spacing w:val="20"/>
          <w:sz w:val="24"/>
          <w:szCs w:val="24"/>
          <w:lang w:val="pt-BR"/>
        </w:rPr>
        <w:t>, bem como da obrigatoriedade de divulgação, pel</w:t>
      </w:r>
      <w:r w:rsidR="00FE03F7">
        <w:rPr>
          <w:spacing w:val="20"/>
          <w:sz w:val="24"/>
          <w:szCs w:val="24"/>
          <w:lang w:val="pt-BR"/>
        </w:rPr>
        <w:t>a</w:t>
      </w:r>
      <w:r w:rsidRPr="00C8215A">
        <w:rPr>
          <w:spacing w:val="20"/>
          <w:sz w:val="24"/>
          <w:szCs w:val="24"/>
          <w:lang w:val="pt-BR"/>
        </w:rPr>
        <w:t xml:space="preserve"> </w:t>
      </w:r>
      <w:r>
        <w:rPr>
          <w:spacing w:val="20"/>
          <w:sz w:val="24"/>
          <w:szCs w:val="24"/>
          <w:lang w:val="pt-BR"/>
        </w:rPr>
        <w:t xml:space="preserve">CAIXA, </w:t>
      </w:r>
      <w:r w:rsidRPr="00C8215A">
        <w:rPr>
          <w:spacing w:val="20"/>
          <w:sz w:val="24"/>
          <w:szCs w:val="24"/>
          <w:lang w:val="pt-BR"/>
        </w:rPr>
        <w:t>de determinadas informações relativas à C</w:t>
      </w:r>
      <w:r w:rsidR="006D3DFA">
        <w:rPr>
          <w:spacing w:val="20"/>
          <w:sz w:val="24"/>
          <w:szCs w:val="24"/>
          <w:lang w:val="pt-BR"/>
        </w:rPr>
        <w:t>OMPANHIA</w:t>
      </w:r>
      <w:r w:rsidR="00134B3C">
        <w:rPr>
          <w:spacing w:val="20"/>
          <w:sz w:val="24"/>
          <w:szCs w:val="24"/>
          <w:lang w:val="pt-BR"/>
        </w:rPr>
        <w:t>,</w:t>
      </w:r>
      <w:r w:rsidRPr="00C8215A">
        <w:rPr>
          <w:spacing w:val="20"/>
          <w:sz w:val="24"/>
          <w:szCs w:val="24"/>
          <w:lang w:val="pt-BR"/>
        </w:rPr>
        <w:t xml:space="preserve"> e ao Projeto</w:t>
      </w:r>
      <w:r w:rsidR="006D3DFA">
        <w:rPr>
          <w:spacing w:val="20"/>
          <w:sz w:val="24"/>
          <w:szCs w:val="24"/>
          <w:lang w:val="pt-BR"/>
        </w:rPr>
        <w:t xml:space="preserve"> e/ou aos Negócios</w:t>
      </w:r>
      <w:r w:rsidRPr="00C8215A">
        <w:rPr>
          <w:spacing w:val="20"/>
          <w:sz w:val="24"/>
          <w:szCs w:val="24"/>
          <w:lang w:val="pt-BR"/>
        </w:rPr>
        <w:t xml:space="preserve">, sendo certo que a divulgação de tais informações pela CAIXA, nos termos </w:t>
      </w:r>
      <w:r w:rsidR="00651360">
        <w:rPr>
          <w:spacing w:val="20"/>
          <w:sz w:val="24"/>
          <w:szCs w:val="24"/>
          <w:lang w:val="pt-BR"/>
        </w:rPr>
        <w:t>desses documentos normativos</w:t>
      </w:r>
      <w:r w:rsidRPr="00C8215A">
        <w:rPr>
          <w:spacing w:val="20"/>
          <w:sz w:val="24"/>
          <w:szCs w:val="24"/>
          <w:lang w:val="pt-BR"/>
        </w:rPr>
        <w:t xml:space="preserve">, não configurará </w:t>
      </w:r>
      <w:r w:rsidR="00FE03F7" w:rsidRPr="00C8215A">
        <w:rPr>
          <w:spacing w:val="20"/>
          <w:sz w:val="24"/>
          <w:szCs w:val="24"/>
          <w:lang w:val="pt-BR"/>
        </w:rPr>
        <w:t>qualquer infração ao presente Memorando</w:t>
      </w:r>
      <w:r w:rsidR="00651360">
        <w:rPr>
          <w:spacing w:val="20"/>
          <w:sz w:val="24"/>
          <w:szCs w:val="24"/>
          <w:lang w:val="pt-BR"/>
        </w:rPr>
        <w:t>, servindo esta declaração como autorização expressa</w:t>
      </w:r>
      <w:r w:rsidR="00423887">
        <w:rPr>
          <w:spacing w:val="20"/>
          <w:sz w:val="24"/>
          <w:szCs w:val="24"/>
          <w:lang w:val="pt-BR"/>
        </w:rPr>
        <w:t xml:space="preserve"> para a divulgação de tais informações.</w:t>
      </w:r>
    </w:p>
    <w:p w:rsidR="00487920" w:rsidRPr="00C8215A" w:rsidRDefault="00487920">
      <w:pPr>
        <w:spacing w:line="360" w:lineRule="exact"/>
        <w:ind w:left="720" w:hanging="720"/>
        <w:rPr>
          <w:spacing w:val="20"/>
          <w:sz w:val="24"/>
          <w:szCs w:val="24"/>
          <w:lang w:val="pt-BR"/>
        </w:rPr>
      </w:pPr>
    </w:p>
    <w:p w:rsidR="0087673B" w:rsidRPr="0035305E" w:rsidRDefault="00487920" w:rsidP="0035305E">
      <w:pPr>
        <w:spacing w:line="360" w:lineRule="exact"/>
        <w:ind w:left="720" w:hanging="720"/>
        <w:rPr>
          <w:spacing w:val="20"/>
          <w:sz w:val="24"/>
          <w:szCs w:val="24"/>
          <w:lang w:val="pt-BR"/>
        </w:rPr>
      </w:pPr>
      <w:r w:rsidRPr="0035305E">
        <w:rPr>
          <w:spacing w:val="20"/>
          <w:sz w:val="24"/>
          <w:szCs w:val="24"/>
          <w:lang w:val="pt-BR"/>
        </w:rPr>
        <w:t>7.2</w:t>
      </w:r>
      <w:r w:rsidRPr="0035305E">
        <w:rPr>
          <w:spacing w:val="20"/>
          <w:sz w:val="24"/>
          <w:szCs w:val="24"/>
          <w:lang w:val="pt-BR"/>
        </w:rPr>
        <w:tab/>
        <w:t xml:space="preserve">A COMPANHIA </w:t>
      </w:r>
      <w:r w:rsidR="004F1077">
        <w:rPr>
          <w:spacing w:val="20"/>
          <w:sz w:val="24"/>
          <w:szCs w:val="24"/>
          <w:lang w:val="pt-BR"/>
        </w:rPr>
        <w:t xml:space="preserve">declara em relação aos </w:t>
      </w:r>
      <w:r w:rsidR="004F1077" w:rsidRPr="004F1077">
        <w:rPr>
          <w:spacing w:val="20"/>
          <w:sz w:val="24"/>
          <w:szCs w:val="24"/>
          <w:lang w:val="pt-BR"/>
        </w:rPr>
        <w:t xml:space="preserve">representantes listados no “Anexo I – Relação de Pessoas Autorizadas - Item 2” </w:t>
      </w:r>
      <w:r w:rsidR="004F1077">
        <w:rPr>
          <w:spacing w:val="20"/>
          <w:sz w:val="24"/>
          <w:szCs w:val="24"/>
          <w:lang w:val="pt-BR"/>
        </w:rPr>
        <w:t xml:space="preserve">(i) que </w:t>
      </w:r>
      <w:r w:rsidRPr="0035305E">
        <w:rPr>
          <w:spacing w:val="20"/>
          <w:sz w:val="24"/>
          <w:szCs w:val="24"/>
          <w:lang w:val="pt-BR"/>
        </w:rPr>
        <w:t>se responsabiliza integralmente</w:t>
      </w:r>
      <w:r w:rsidR="004F1077">
        <w:rPr>
          <w:spacing w:val="20"/>
          <w:sz w:val="24"/>
          <w:szCs w:val="24"/>
          <w:lang w:val="pt-BR"/>
        </w:rPr>
        <w:t xml:space="preserve"> </w:t>
      </w:r>
      <w:r w:rsidRPr="0035305E">
        <w:rPr>
          <w:spacing w:val="20"/>
          <w:sz w:val="24"/>
          <w:szCs w:val="24"/>
          <w:lang w:val="pt-BR"/>
        </w:rPr>
        <w:t xml:space="preserve">por todas as informações prestadas </w:t>
      </w:r>
      <w:r w:rsidR="004F1077">
        <w:rPr>
          <w:spacing w:val="20"/>
          <w:sz w:val="24"/>
          <w:szCs w:val="24"/>
          <w:lang w:val="pt-BR"/>
        </w:rPr>
        <w:t>por estes representantes,</w:t>
      </w:r>
      <w:r>
        <w:rPr>
          <w:spacing w:val="20"/>
          <w:sz w:val="24"/>
          <w:szCs w:val="24"/>
          <w:lang w:val="pt-BR"/>
        </w:rPr>
        <w:t xml:space="preserve"> </w:t>
      </w:r>
      <w:r w:rsidR="004F1077">
        <w:rPr>
          <w:spacing w:val="20"/>
          <w:sz w:val="24"/>
          <w:szCs w:val="24"/>
          <w:lang w:val="pt-BR"/>
        </w:rPr>
        <w:t>(</w:t>
      </w:r>
      <w:proofErr w:type="spellStart"/>
      <w:r w:rsidR="004F1077">
        <w:rPr>
          <w:spacing w:val="20"/>
          <w:sz w:val="24"/>
          <w:szCs w:val="24"/>
          <w:lang w:val="pt-BR"/>
        </w:rPr>
        <w:t>ii</w:t>
      </w:r>
      <w:proofErr w:type="spellEnd"/>
      <w:r w:rsidR="004F1077">
        <w:rPr>
          <w:spacing w:val="20"/>
          <w:sz w:val="24"/>
          <w:szCs w:val="24"/>
          <w:lang w:val="pt-BR"/>
        </w:rPr>
        <w:t>)</w:t>
      </w:r>
      <w:r>
        <w:rPr>
          <w:spacing w:val="20"/>
          <w:sz w:val="24"/>
          <w:szCs w:val="24"/>
          <w:lang w:val="pt-BR"/>
        </w:rPr>
        <w:t xml:space="preserve"> que as pessoas ou empresas foram exclusivamente contratadas pela COMPANHIA </w:t>
      </w:r>
      <w:r w:rsidR="004F1077">
        <w:rPr>
          <w:spacing w:val="20"/>
          <w:sz w:val="24"/>
          <w:szCs w:val="24"/>
          <w:lang w:val="pt-BR"/>
        </w:rPr>
        <w:t>(</w:t>
      </w:r>
      <w:proofErr w:type="spellStart"/>
      <w:r w:rsidR="004F1077">
        <w:rPr>
          <w:spacing w:val="20"/>
          <w:sz w:val="24"/>
          <w:szCs w:val="24"/>
          <w:lang w:val="pt-BR"/>
        </w:rPr>
        <w:t>iii</w:t>
      </w:r>
      <w:proofErr w:type="spellEnd"/>
      <w:r w:rsidR="004F1077">
        <w:rPr>
          <w:spacing w:val="20"/>
          <w:sz w:val="24"/>
          <w:szCs w:val="24"/>
          <w:lang w:val="pt-BR"/>
        </w:rPr>
        <w:t>)</w:t>
      </w:r>
      <w:r>
        <w:rPr>
          <w:spacing w:val="20"/>
          <w:sz w:val="24"/>
          <w:szCs w:val="24"/>
          <w:lang w:val="pt-BR"/>
        </w:rPr>
        <w:t xml:space="preserve"> </w:t>
      </w:r>
      <w:r w:rsidR="004F1077">
        <w:rPr>
          <w:spacing w:val="20"/>
          <w:sz w:val="24"/>
          <w:szCs w:val="24"/>
          <w:lang w:val="pt-BR"/>
        </w:rPr>
        <w:t>que</w:t>
      </w:r>
      <w:r>
        <w:rPr>
          <w:spacing w:val="20"/>
          <w:sz w:val="24"/>
          <w:szCs w:val="24"/>
          <w:lang w:val="pt-BR"/>
        </w:rPr>
        <w:t xml:space="preserve"> garante, sob as penas da Lei, que as informações prestadas por est</w:t>
      </w:r>
      <w:r w:rsidR="004F1077">
        <w:rPr>
          <w:spacing w:val="20"/>
          <w:sz w:val="24"/>
          <w:szCs w:val="24"/>
          <w:lang w:val="pt-BR"/>
        </w:rPr>
        <w:t>e</w:t>
      </w:r>
      <w:r>
        <w:rPr>
          <w:spacing w:val="20"/>
          <w:sz w:val="24"/>
          <w:szCs w:val="24"/>
          <w:lang w:val="pt-BR"/>
        </w:rPr>
        <w:t xml:space="preserve">s </w:t>
      </w:r>
      <w:r w:rsidR="004F1077">
        <w:rPr>
          <w:spacing w:val="20"/>
          <w:sz w:val="24"/>
          <w:szCs w:val="24"/>
          <w:lang w:val="pt-BR"/>
        </w:rPr>
        <w:t>representantes</w:t>
      </w:r>
      <w:r>
        <w:rPr>
          <w:spacing w:val="20"/>
          <w:sz w:val="24"/>
          <w:szCs w:val="24"/>
          <w:lang w:val="pt-BR"/>
        </w:rPr>
        <w:t xml:space="preserve"> são fidedignas, autenticas e verdadeiras</w:t>
      </w:r>
      <w:r w:rsidR="00034699">
        <w:rPr>
          <w:spacing w:val="20"/>
          <w:sz w:val="24"/>
          <w:szCs w:val="24"/>
          <w:lang w:val="pt-BR"/>
        </w:rPr>
        <w:t>.</w:t>
      </w:r>
      <w:r>
        <w:rPr>
          <w:spacing w:val="20"/>
          <w:sz w:val="24"/>
          <w:szCs w:val="24"/>
          <w:lang w:val="pt-BR"/>
        </w:rPr>
        <w:t xml:space="preserve"> </w:t>
      </w:r>
    </w:p>
    <w:p w:rsidR="00487920" w:rsidRPr="00C8215A" w:rsidRDefault="00487920" w:rsidP="00C8215A">
      <w:pPr>
        <w:rPr>
          <w:lang w:val="pt-BR"/>
        </w:rPr>
      </w:pPr>
    </w:p>
    <w:p w:rsidR="005A34CA" w:rsidRPr="00423E69" w:rsidRDefault="004C01F1" w:rsidP="00423E69">
      <w:pPr>
        <w:pStyle w:val="Ttulo1"/>
        <w:keepNext w:val="0"/>
        <w:spacing w:line="360" w:lineRule="exact"/>
        <w:jc w:val="left"/>
        <w:rPr>
          <w:spacing w:val="20"/>
          <w:szCs w:val="24"/>
          <w:u w:val="none"/>
          <w:lang w:val="pt-BR"/>
        </w:rPr>
      </w:pPr>
      <w:r w:rsidRPr="00423E69">
        <w:rPr>
          <w:spacing w:val="20"/>
          <w:szCs w:val="24"/>
          <w:u w:val="none"/>
          <w:lang w:val="pt-BR"/>
        </w:rPr>
        <w:t xml:space="preserve">Cláusula </w:t>
      </w:r>
      <w:r w:rsidR="0087673B">
        <w:rPr>
          <w:spacing w:val="20"/>
          <w:szCs w:val="24"/>
          <w:u w:val="none"/>
          <w:lang w:val="pt-BR"/>
        </w:rPr>
        <w:t>Oitava</w:t>
      </w:r>
      <w:r w:rsidR="00AF358D">
        <w:rPr>
          <w:spacing w:val="20"/>
          <w:szCs w:val="24"/>
          <w:u w:val="none"/>
          <w:lang w:val="pt-BR"/>
        </w:rPr>
        <w:t xml:space="preserve"> </w:t>
      </w:r>
      <w:r w:rsidRPr="00423E69">
        <w:rPr>
          <w:spacing w:val="20"/>
          <w:szCs w:val="24"/>
          <w:u w:val="none"/>
          <w:lang w:val="pt-BR"/>
        </w:rPr>
        <w:t xml:space="preserve">- </w:t>
      </w:r>
      <w:r w:rsidR="00423E69" w:rsidRPr="00876AE6">
        <w:rPr>
          <w:spacing w:val="20"/>
          <w:szCs w:val="24"/>
          <w:u w:val="none"/>
          <w:lang w:val="pt-BR"/>
        </w:rPr>
        <w:t xml:space="preserve">Disposições </w:t>
      </w:r>
      <w:r w:rsidR="00D90D64">
        <w:rPr>
          <w:spacing w:val="20"/>
          <w:szCs w:val="24"/>
          <w:u w:val="none"/>
          <w:lang w:val="pt-BR"/>
        </w:rPr>
        <w:t>Finais</w:t>
      </w:r>
    </w:p>
    <w:p w:rsidR="00AC17EB" w:rsidRDefault="00AC17EB" w:rsidP="00F34E60">
      <w:pPr>
        <w:spacing w:line="360" w:lineRule="exact"/>
        <w:rPr>
          <w:spacing w:val="20"/>
          <w:sz w:val="24"/>
          <w:szCs w:val="24"/>
          <w:lang w:val="pt-BR"/>
        </w:rPr>
      </w:pPr>
    </w:p>
    <w:p w:rsidR="0074150D" w:rsidRPr="00F94F47" w:rsidRDefault="0087673B" w:rsidP="0074150D">
      <w:pPr>
        <w:autoSpaceDE w:val="0"/>
        <w:autoSpaceDN w:val="0"/>
        <w:spacing w:line="360" w:lineRule="exact"/>
        <w:ind w:left="720" w:hanging="720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8</w:t>
      </w:r>
      <w:r w:rsidR="00D90D64">
        <w:rPr>
          <w:spacing w:val="20"/>
          <w:sz w:val="24"/>
          <w:szCs w:val="24"/>
          <w:lang w:val="pt-BR"/>
        </w:rPr>
        <w:t>.1</w:t>
      </w:r>
      <w:r w:rsidR="00D90D64">
        <w:rPr>
          <w:spacing w:val="20"/>
          <w:sz w:val="24"/>
          <w:szCs w:val="24"/>
          <w:lang w:val="pt-BR"/>
        </w:rPr>
        <w:tab/>
      </w:r>
      <w:r w:rsidR="00AC17EB" w:rsidRPr="00F94F47">
        <w:rPr>
          <w:spacing w:val="20"/>
          <w:sz w:val="24"/>
          <w:szCs w:val="24"/>
          <w:lang w:val="pt-BR"/>
        </w:rPr>
        <w:t xml:space="preserve">Este instrumento não </w:t>
      </w:r>
      <w:r w:rsidR="0089414D">
        <w:rPr>
          <w:spacing w:val="20"/>
          <w:sz w:val="24"/>
          <w:szCs w:val="24"/>
          <w:lang w:val="pt-BR"/>
        </w:rPr>
        <w:t>implica</w:t>
      </w:r>
      <w:r w:rsidR="00AC17EB" w:rsidRPr="00F94F47">
        <w:rPr>
          <w:spacing w:val="20"/>
          <w:sz w:val="24"/>
          <w:szCs w:val="24"/>
          <w:lang w:val="pt-BR"/>
        </w:rPr>
        <w:t xml:space="preserve"> vedação para que qualquer das Partes</w:t>
      </w:r>
      <w:r w:rsidR="00286DC9">
        <w:rPr>
          <w:spacing w:val="20"/>
          <w:sz w:val="24"/>
          <w:szCs w:val="24"/>
          <w:lang w:val="pt-BR"/>
        </w:rPr>
        <w:t xml:space="preserve"> </w:t>
      </w:r>
      <w:r w:rsidR="00AC17EB" w:rsidRPr="00F94F47">
        <w:rPr>
          <w:spacing w:val="20"/>
          <w:sz w:val="24"/>
          <w:szCs w:val="24"/>
          <w:lang w:val="pt-BR"/>
        </w:rPr>
        <w:t xml:space="preserve">celebre outro termo, contrato ou participe de qualquer outra negociação com terceiros, bem como não </w:t>
      </w:r>
      <w:r w:rsidR="0089414D">
        <w:rPr>
          <w:spacing w:val="20"/>
          <w:sz w:val="24"/>
          <w:szCs w:val="24"/>
          <w:lang w:val="pt-BR"/>
        </w:rPr>
        <w:t>representa obrigação</w:t>
      </w:r>
      <w:r w:rsidR="00AC17EB" w:rsidRPr="00F94F47">
        <w:rPr>
          <w:spacing w:val="20"/>
          <w:sz w:val="24"/>
          <w:szCs w:val="24"/>
          <w:lang w:val="pt-BR"/>
        </w:rPr>
        <w:t xml:space="preserve">, para qualquer das Partes, </w:t>
      </w:r>
      <w:r w:rsidR="0074150D" w:rsidRPr="00F94F47">
        <w:rPr>
          <w:spacing w:val="20"/>
          <w:sz w:val="24"/>
          <w:szCs w:val="24"/>
          <w:lang w:val="pt-BR"/>
        </w:rPr>
        <w:t xml:space="preserve">de viabilizar a implantação do </w:t>
      </w:r>
      <w:r w:rsidR="0074150D">
        <w:rPr>
          <w:spacing w:val="20"/>
          <w:sz w:val="24"/>
          <w:szCs w:val="24"/>
          <w:lang w:val="pt-BR"/>
        </w:rPr>
        <w:t>Projeto</w:t>
      </w:r>
      <w:r w:rsidR="0074150D" w:rsidRPr="00F94F47">
        <w:rPr>
          <w:spacing w:val="20"/>
          <w:sz w:val="24"/>
          <w:szCs w:val="24"/>
          <w:lang w:val="pt-BR"/>
        </w:rPr>
        <w:t xml:space="preserve"> </w:t>
      </w:r>
      <w:r w:rsidR="0074150D">
        <w:rPr>
          <w:spacing w:val="20"/>
          <w:sz w:val="24"/>
          <w:szCs w:val="24"/>
          <w:lang w:val="pt-BR"/>
        </w:rPr>
        <w:t>e/</w:t>
      </w:r>
      <w:r w:rsidR="0074150D" w:rsidRPr="00F94F47">
        <w:rPr>
          <w:spacing w:val="20"/>
          <w:sz w:val="24"/>
          <w:szCs w:val="24"/>
          <w:lang w:val="pt-BR"/>
        </w:rPr>
        <w:t>ou realizar os Negócios</w:t>
      </w:r>
    </w:p>
    <w:p w:rsidR="00146797" w:rsidRPr="00F94F47" w:rsidRDefault="00146797" w:rsidP="00F34E60">
      <w:pPr>
        <w:pStyle w:val="Corpodetexto3"/>
        <w:widowControl w:val="0"/>
        <w:tabs>
          <w:tab w:val="clear" w:pos="567"/>
        </w:tabs>
        <w:autoSpaceDE w:val="0"/>
        <w:autoSpaceDN w:val="0"/>
        <w:adjustRightInd w:val="0"/>
        <w:ind w:left="720"/>
        <w:rPr>
          <w:spacing w:val="20"/>
          <w:szCs w:val="24"/>
        </w:rPr>
      </w:pPr>
      <w:bookmarkStart w:id="31" w:name="_DV_M95"/>
      <w:bookmarkStart w:id="32" w:name="_DV_M96"/>
      <w:bookmarkStart w:id="33" w:name="_DV_M97"/>
      <w:bookmarkStart w:id="34" w:name="_DV_M98"/>
      <w:bookmarkStart w:id="35" w:name="_DV_M101"/>
      <w:bookmarkStart w:id="36" w:name="_DV_M102"/>
      <w:bookmarkStart w:id="37" w:name="_DV_M103"/>
      <w:bookmarkStart w:id="38" w:name="_DV_M105"/>
      <w:bookmarkStart w:id="39" w:name="_DV_M107"/>
      <w:bookmarkStart w:id="40" w:name="_DV_M108"/>
      <w:bookmarkStart w:id="41" w:name="_DV_M110"/>
      <w:bookmarkStart w:id="42" w:name="_DV_M111"/>
      <w:bookmarkStart w:id="43" w:name="_DV_M113"/>
      <w:bookmarkStart w:id="44" w:name="_DV_M114"/>
      <w:bookmarkStart w:id="45" w:name="_DV_M115"/>
      <w:bookmarkStart w:id="46" w:name="_DV_M116"/>
      <w:bookmarkStart w:id="47" w:name="_DV_M117"/>
      <w:bookmarkStart w:id="48" w:name="_DV_M119"/>
      <w:bookmarkStart w:id="49" w:name="_DV_M120"/>
      <w:bookmarkStart w:id="50" w:name="_DV_M121"/>
      <w:bookmarkStart w:id="51" w:name="_DV_M122"/>
      <w:bookmarkStart w:id="52" w:name="_DV_M123"/>
      <w:bookmarkStart w:id="53" w:name="_DV_M124"/>
      <w:bookmarkStart w:id="54" w:name="_DV_M125"/>
      <w:bookmarkStart w:id="55" w:name="_DV_M126"/>
      <w:bookmarkStart w:id="56" w:name="_DV_M127"/>
      <w:bookmarkStart w:id="57" w:name="_DV_M129"/>
      <w:bookmarkStart w:id="58" w:name="_DV_M1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74150D" w:rsidRPr="00F94F47" w:rsidRDefault="0087673B" w:rsidP="0074150D">
      <w:pPr>
        <w:autoSpaceDE w:val="0"/>
        <w:autoSpaceDN w:val="0"/>
        <w:spacing w:line="360" w:lineRule="exact"/>
        <w:ind w:left="720" w:hanging="720"/>
        <w:textAlignment w:val="auto"/>
        <w:rPr>
          <w:spacing w:val="20"/>
          <w:sz w:val="24"/>
          <w:szCs w:val="24"/>
          <w:lang w:val="pt-BR"/>
        </w:rPr>
      </w:pPr>
      <w:bookmarkStart w:id="59" w:name="_DV_M138"/>
      <w:bookmarkStart w:id="60" w:name="_DV_M139"/>
      <w:bookmarkStart w:id="61" w:name="_DV_M140"/>
      <w:bookmarkStart w:id="62" w:name="_DV_M141"/>
      <w:bookmarkStart w:id="63" w:name="_DV_M144"/>
      <w:bookmarkStart w:id="64" w:name="_DV_M145"/>
      <w:bookmarkStart w:id="65" w:name="_DV_M148"/>
      <w:bookmarkStart w:id="66" w:name="_DV_M150"/>
      <w:bookmarkStart w:id="67" w:name="_DV_M151"/>
      <w:bookmarkStart w:id="68" w:name="_DV_M158"/>
      <w:bookmarkStart w:id="69" w:name="_DV_M159"/>
      <w:bookmarkStart w:id="70" w:name="_DV_M160"/>
      <w:bookmarkStart w:id="71" w:name="_DV_M161"/>
      <w:bookmarkStart w:id="72" w:name="_DV_M163"/>
      <w:bookmarkStart w:id="73" w:name="_DV_M164"/>
      <w:bookmarkStart w:id="74" w:name="_DV_M165"/>
      <w:bookmarkStart w:id="75" w:name="_DV_M166"/>
      <w:bookmarkStart w:id="76" w:name="_DV_M167"/>
      <w:bookmarkStart w:id="77" w:name="_DV_M168"/>
      <w:bookmarkStart w:id="78" w:name="_DV_M170"/>
      <w:bookmarkStart w:id="79" w:name="_DV_M171"/>
      <w:bookmarkStart w:id="80" w:name="_DV_M172"/>
      <w:bookmarkStart w:id="81" w:name="_DV_M173"/>
      <w:bookmarkStart w:id="82" w:name="_DV_M175"/>
      <w:bookmarkStart w:id="83" w:name="_DV_M176"/>
      <w:bookmarkStart w:id="84" w:name="_DV_M177"/>
      <w:bookmarkStart w:id="85" w:name="_DV_M178"/>
      <w:bookmarkStart w:id="86" w:name="_DV_M180"/>
      <w:bookmarkStart w:id="87" w:name="_DV_M181"/>
      <w:bookmarkStart w:id="88" w:name="_DV_M182"/>
      <w:bookmarkStart w:id="89" w:name="_DV_M183"/>
      <w:bookmarkStart w:id="90" w:name="_DV_M185"/>
      <w:bookmarkStart w:id="91" w:name="_DV_M187"/>
      <w:bookmarkStart w:id="92" w:name="_DV_M188"/>
      <w:bookmarkStart w:id="93" w:name="_DV_M189"/>
      <w:bookmarkStart w:id="94" w:name="_DV_M191"/>
      <w:bookmarkStart w:id="95" w:name="_DV_M192"/>
      <w:bookmarkStart w:id="96" w:name="_DV_M193"/>
      <w:bookmarkStart w:id="97" w:name="_DV_M194"/>
      <w:bookmarkStart w:id="98" w:name="_DV_M195"/>
      <w:bookmarkStart w:id="99" w:name="_DV_M196"/>
      <w:bookmarkStart w:id="100" w:name="_DV_M197"/>
      <w:bookmarkStart w:id="101" w:name="_DV_M198"/>
      <w:bookmarkStart w:id="102" w:name="_DV_M199"/>
      <w:bookmarkStart w:id="103" w:name="_DV_M200"/>
      <w:bookmarkStart w:id="104" w:name="_DV_M201"/>
      <w:bookmarkStart w:id="105" w:name="_DV_M202"/>
      <w:bookmarkStart w:id="106" w:name="_DV_M203"/>
      <w:bookmarkStart w:id="107" w:name="_DV_M204"/>
      <w:bookmarkStart w:id="108" w:name="_DV_M205"/>
      <w:bookmarkStart w:id="109" w:name="_DV_M68"/>
      <w:bookmarkStart w:id="110" w:name="_DV_M206"/>
      <w:bookmarkStart w:id="111" w:name="_DV_M207"/>
      <w:bookmarkStart w:id="112" w:name="_DV_M208"/>
      <w:bookmarkStart w:id="113" w:name="_DV_M209"/>
      <w:bookmarkStart w:id="114" w:name="_DV_M210"/>
      <w:bookmarkStart w:id="115" w:name="_DV_M211"/>
      <w:bookmarkStart w:id="116" w:name="_DV_M212"/>
      <w:bookmarkStart w:id="117" w:name="_DV_M213"/>
      <w:bookmarkStart w:id="118" w:name="_DV_M214"/>
      <w:bookmarkStart w:id="119" w:name="_DV_M215"/>
      <w:bookmarkStart w:id="120" w:name="_DV_M216"/>
      <w:bookmarkStart w:id="121" w:name="_DV_M217"/>
      <w:bookmarkStart w:id="122" w:name="_DV_M218"/>
      <w:bookmarkStart w:id="123" w:name="_DV_M219"/>
      <w:bookmarkStart w:id="124" w:name="_DV_M220"/>
      <w:bookmarkStart w:id="125" w:name="_DV_M221"/>
      <w:bookmarkStart w:id="126" w:name="_DV_M222"/>
      <w:bookmarkStart w:id="127" w:name="_DV_M223"/>
      <w:bookmarkStart w:id="128" w:name="_DV_M238"/>
      <w:bookmarkStart w:id="129" w:name="_DV_M240"/>
      <w:bookmarkStart w:id="130" w:name="_DV_M241"/>
      <w:bookmarkStart w:id="131" w:name="_DV_M242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>
        <w:rPr>
          <w:spacing w:val="20"/>
          <w:sz w:val="24"/>
          <w:szCs w:val="24"/>
          <w:lang w:val="pt-BR"/>
        </w:rPr>
        <w:t>8</w:t>
      </w:r>
      <w:r w:rsidR="00D90D64" w:rsidRPr="0074150D">
        <w:rPr>
          <w:spacing w:val="20"/>
          <w:sz w:val="24"/>
          <w:szCs w:val="24"/>
          <w:lang w:val="pt-BR"/>
        </w:rPr>
        <w:t>.2</w:t>
      </w:r>
      <w:r w:rsidR="00D90D64" w:rsidRPr="0074150D">
        <w:rPr>
          <w:spacing w:val="20"/>
          <w:sz w:val="24"/>
          <w:szCs w:val="24"/>
          <w:lang w:val="pt-BR"/>
        </w:rPr>
        <w:tab/>
      </w:r>
      <w:r w:rsidR="002322F6" w:rsidRPr="0074150D">
        <w:rPr>
          <w:spacing w:val="20"/>
          <w:sz w:val="24"/>
          <w:szCs w:val="24"/>
          <w:lang w:val="pt-BR"/>
        </w:rPr>
        <w:t xml:space="preserve">Os propósitos manifestados neste </w:t>
      </w:r>
      <w:r w:rsidR="0074150D" w:rsidRPr="0074150D">
        <w:rPr>
          <w:spacing w:val="20"/>
          <w:sz w:val="24"/>
          <w:szCs w:val="24"/>
          <w:lang w:val="pt-BR"/>
        </w:rPr>
        <w:t>Memorando</w:t>
      </w:r>
      <w:r w:rsidR="002322F6" w:rsidRPr="0074150D">
        <w:rPr>
          <w:spacing w:val="20"/>
          <w:sz w:val="24"/>
          <w:szCs w:val="24"/>
          <w:lang w:val="pt-BR"/>
        </w:rPr>
        <w:t xml:space="preserve"> não geram direitos ou deveres </w:t>
      </w:r>
      <w:r w:rsidR="00CA37C9" w:rsidRPr="0074150D">
        <w:rPr>
          <w:spacing w:val="20"/>
          <w:sz w:val="24"/>
          <w:szCs w:val="24"/>
          <w:lang w:val="pt-BR"/>
        </w:rPr>
        <w:t>fi</w:t>
      </w:r>
      <w:r w:rsidR="002322F6" w:rsidRPr="0074150D">
        <w:rPr>
          <w:spacing w:val="20"/>
          <w:sz w:val="24"/>
          <w:szCs w:val="24"/>
          <w:lang w:val="pt-BR"/>
        </w:rPr>
        <w:t xml:space="preserve">nanceiros para </w:t>
      </w:r>
      <w:r w:rsidR="00651360">
        <w:rPr>
          <w:spacing w:val="20"/>
          <w:sz w:val="24"/>
          <w:szCs w:val="24"/>
          <w:lang w:val="pt-BR"/>
        </w:rPr>
        <w:t>as Partes</w:t>
      </w:r>
      <w:r w:rsidR="00E22FEF">
        <w:rPr>
          <w:spacing w:val="20"/>
          <w:sz w:val="24"/>
          <w:szCs w:val="24"/>
          <w:lang w:val="pt-BR"/>
        </w:rPr>
        <w:t>, exceto aqueles previstos neste Memorando</w:t>
      </w:r>
      <w:r w:rsidR="002322F6" w:rsidRPr="0074150D">
        <w:rPr>
          <w:spacing w:val="20"/>
          <w:sz w:val="24"/>
          <w:szCs w:val="24"/>
          <w:lang w:val="pt-BR"/>
        </w:rPr>
        <w:t xml:space="preserve">, </w:t>
      </w:r>
      <w:r w:rsidR="00CA37C9" w:rsidRPr="0074150D">
        <w:rPr>
          <w:spacing w:val="20"/>
          <w:sz w:val="24"/>
          <w:szCs w:val="24"/>
          <w:lang w:val="pt-BR"/>
        </w:rPr>
        <w:t xml:space="preserve">nem qualquer direito ou obrigação de investimento, </w:t>
      </w:r>
      <w:r w:rsidR="002322F6" w:rsidRPr="0074150D">
        <w:rPr>
          <w:spacing w:val="20"/>
          <w:sz w:val="24"/>
          <w:szCs w:val="24"/>
          <w:lang w:val="pt-BR"/>
        </w:rPr>
        <w:t xml:space="preserve">senão somente deveres de cooperação mútua no sentido de </w:t>
      </w:r>
      <w:r w:rsidR="0074150D" w:rsidRPr="00F94F47">
        <w:rPr>
          <w:spacing w:val="20"/>
          <w:sz w:val="24"/>
          <w:szCs w:val="24"/>
          <w:lang w:val="pt-BR"/>
        </w:rPr>
        <w:t xml:space="preserve">viabilizar a implantação do </w:t>
      </w:r>
      <w:r w:rsidR="0074150D">
        <w:rPr>
          <w:spacing w:val="20"/>
          <w:sz w:val="24"/>
          <w:szCs w:val="24"/>
          <w:lang w:val="pt-BR"/>
        </w:rPr>
        <w:t>Projeto</w:t>
      </w:r>
      <w:r w:rsidR="0074150D" w:rsidRPr="00F94F47">
        <w:rPr>
          <w:spacing w:val="20"/>
          <w:sz w:val="24"/>
          <w:szCs w:val="24"/>
          <w:lang w:val="pt-BR"/>
        </w:rPr>
        <w:t xml:space="preserve"> </w:t>
      </w:r>
      <w:r w:rsidR="0074150D">
        <w:rPr>
          <w:spacing w:val="20"/>
          <w:sz w:val="24"/>
          <w:szCs w:val="24"/>
          <w:lang w:val="pt-BR"/>
        </w:rPr>
        <w:t>e/</w:t>
      </w:r>
      <w:r w:rsidR="0074150D" w:rsidRPr="00F94F47">
        <w:rPr>
          <w:spacing w:val="20"/>
          <w:sz w:val="24"/>
          <w:szCs w:val="24"/>
          <w:lang w:val="pt-BR"/>
        </w:rPr>
        <w:t>ou realizar os Negócios.</w:t>
      </w:r>
      <w:r w:rsidR="008E523B">
        <w:rPr>
          <w:spacing w:val="20"/>
          <w:sz w:val="24"/>
          <w:szCs w:val="24"/>
          <w:lang w:val="pt-BR"/>
        </w:rPr>
        <w:t xml:space="preserve"> </w:t>
      </w:r>
    </w:p>
    <w:p w:rsidR="00CA37C9" w:rsidRPr="006101D3" w:rsidRDefault="00CA37C9" w:rsidP="006101D3">
      <w:pPr>
        <w:pStyle w:val="Corpodetexto3"/>
        <w:widowControl w:val="0"/>
        <w:tabs>
          <w:tab w:val="clear" w:pos="567"/>
        </w:tabs>
        <w:autoSpaceDE w:val="0"/>
        <w:autoSpaceDN w:val="0"/>
        <w:adjustRightInd w:val="0"/>
        <w:rPr>
          <w:spacing w:val="20"/>
          <w:szCs w:val="24"/>
        </w:rPr>
      </w:pPr>
    </w:p>
    <w:p w:rsidR="0091710E" w:rsidRPr="001B061E" w:rsidRDefault="0087673B" w:rsidP="002F7DC2">
      <w:pPr>
        <w:pStyle w:val="Corpodetexto3"/>
        <w:widowControl w:val="0"/>
        <w:tabs>
          <w:tab w:val="clear" w:pos="567"/>
        </w:tabs>
        <w:autoSpaceDE w:val="0"/>
        <w:autoSpaceDN w:val="0"/>
        <w:adjustRightInd w:val="0"/>
        <w:ind w:left="709" w:hanging="720"/>
        <w:rPr>
          <w:spacing w:val="20"/>
          <w:szCs w:val="24"/>
        </w:rPr>
      </w:pPr>
      <w:r>
        <w:rPr>
          <w:spacing w:val="20"/>
          <w:szCs w:val="24"/>
        </w:rPr>
        <w:t>8</w:t>
      </w:r>
      <w:r w:rsidR="00D90D64">
        <w:rPr>
          <w:spacing w:val="20"/>
          <w:szCs w:val="24"/>
        </w:rPr>
        <w:t>.2.1</w:t>
      </w:r>
      <w:r w:rsidR="00A850F2">
        <w:rPr>
          <w:spacing w:val="20"/>
          <w:szCs w:val="24"/>
        </w:rPr>
        <w:tab/>
      </w:r>
      <w:r w:rsidR="0074150D" w:rsidRPr="006101D3">
        <w:rPr>
          <w:spacing w:val="20"/>
          <w:szCs w:val="24"/>
        </w:rPr>
        <w:t>Caso os Negócios não se convertam em efetivo investimento</w:t>
      </w:r>
      <w:r w:rsidR="0074150D">
        <w:rPr>
          <w:spacing w:val="20"/>
          <w:szCs w:val="24"/>
        </w:rPr>
        <w:t>, a</w:t>
      </w:r>
      <w:r w:rsidR="00B27092">
        <w:rPr>
          <w:spacing w:val="20"/>
          <w:szCs w:val="24"/>
        </w:rPr>
        <w:t xml:space="preserve"> </w:t>
      </w:r>
      <w:r w:rsidR="00B27092">
        <w:rPr>
          <w:spacing w:val="20"/>
          <w:szCs w:val="24"/>
        </w:rPr>
        <w:lastRenderedPageBreak/>
        <w:t>CAIXA</w:t>
      </w:r>
      <w:r w:rsidR="00F43AFE">
        <w:rPr>
          <w:spacing w:val="20"/>
          <w:szCs w:val="24"/>
        </w:rPr>
        <w:t xml:space="preserve"> não </w:t>
      </w:r>
      <w:r w:rsidR="00F94F47">
        <w:rPr>
          <w:spacing w:val="20"/>
          <w:szCs w:val="24"/>
        </w:rPr>
        <w:t xml:space="preserve">poderá </w:t>
      </w:r>
      <w:r w:rsidR="00F43AFE">
        <w:rPr>
          <w:spacing w:val="20"/>
          <w:szCs w:val="24"/>
        </w:rPr>
        <w:t xml:space="preserve">ser </w:t>
      </w:r>
      <w:r w:rsidR="009026E9">
        <w:rPr>
          <w:spacing w:val="20"/>
          <w:szCs w:val="24"/>
        </w:rPr>
        <w:t>responsabilizada</w:t>
      </w:r>
      <w:r w:rsidR="00F43AFE" w:rsidRPr="001B061E">
        <w:rPr>
          <w:spacing w:val="20"/>
          <w:szCs w:val="24"/>
        </w:rPr>
        <w:t xml:space="preserve"> por quaisquer custos ou despesas </w:t>
      </w:r>
      <w:r w:rsidR="009026E9">
        <w:rPr>
          <w:spacing w:val="20"/>
          <w:szCs w:val="24"/>
        </w:rPr>
        <w:t>incorrida</w:t>
      </w:r>
      <w:r w:rsidR="00F43AFE" w:rsidRPr="001B061E">
        <w:rPr>
          <w:spacing w:val="20"/>
          <w:szCs w:val="24"/>
        </w:rPr>
        <w:t>s no decorrer do processo</w:t>
      </w:r>
      <w:r w:rsidR="00DD0951">
        <w:rPr>
          <w:spacing w:val="20"/>
          <w:szCs w:val="24"/>
        </w:rPr>
        <w:t xml:space="preserve"> de estruturação</w:t>
      </w:r>
      <w:r w:rsidR="00F43AFE" w:rsidRPr="001B061E">
        <w:rPr>
          <w:spacing w:val="20"/>
          <w:szCs w:val="24"/>
        </w:rPr>
        <w:t>.</w:t>
      </w:r>
      <w:r w:rsidR="00EC70B3">
        <w:rPr>
          <w:spacing w:val="20"/>
          <w:szCs w:val="24"/>
        </w:rPr>
        <w:t xml:space="preserve"> </w:t>
      </w:r>
    </w:p>
    <w:p w:rsidR="00F43AFE" w:rsidRDefault="00F43AFE" w:rsidP="00CE486D">
      <w:pPr>
        <w:pStyle w:val="Corpodetexto3"/>
        <w:widowControl w:val="0"/>
        <w:tabs>
          <w:tab w:val="clear" w:pos="567"/>
          <w:tab w:val="num" w:pos="1320"/>
        </w:tabs>
        <w:autoSpaceDE w:val="0"/>
        <w:autoSpaceDN w:val="0"/>
        <w:adjustRightInd w:val="0"/>
        <w:ind w:left="1440"/>
        <w:rPr>
          <w:spacing w:val="20"/>
          <w:szCs w:val="24"/>
        </w:rPr>
      </w:pPr>
    </w:p>
    <w:p w:rsidR="0091710E" w:rsidRPr="00BB70B6" w:rsidRDefault="0087673B" w:rsidP="002F7DC2">
      <w:pPr>
        <w:pStyle w:val="Corpodetexto3"/>
        <w:widowControl w:val="0"/>
        <w:tabs>
          <w:tab w:val="clear" w:pos="567"/>
        </w:tabs>
        <w:autoSpaceDE w:val="0"/>
        <w:autoSpaceDN w:val="0"/>
        <w:adjustRightInd w:val="0"/>
        <w:ind w:left="709" w:hanging="708"/>
        <w:rPr>
          <w:spacing w:val="20"/>
          <w:szCs w:val="24"/>
        </w:rPr>
      </w:pPr>
      <w:r>
        <w:rPr>
          <w:spacing w:val="20"/>
          <w:szCs w:val="24"/>
        </w:rPr>
        <w:t>8</w:t>
      </w:r>
      <w:r w:rsidR="00D90D64">
        <w:rPr>
          <w:spacing w:val="20"/>
          <w:szCs w:val="24"/>
        </w:rPr>
        <w:t>.2.2</w:t>
      </w:r>
      <w:r w:rsidR="00CE486D">
        <w:rPr>
          <w:spacing w:val="20"/>
          <w:szCs w:val="24"/>
        </w:rPr>
        <w:tab/>
      </w:r>
      <w:r w:rsidR="005A34CA" w:rsidRPr="00F94F47">
        <w:rPr>
          <w:spacing w:val="20"/>
          <w:szCs w:val="24"/>
        </w:rPr>
        <w:t>Nenhuma</w:t>
      </w:r>
      <w:r w:rsidR="005A34CA" w:rsidRPr="00BB70B6">
        <w:rPr>
          <w:spacing w:val="20"/>
          <w:szCs w:val="24"/>
        </w:rPr>
        <w:t xml:space="preserve"> omissão,</w:t>
      </w:r>
      <w:r w:rsidR="009A4AB2" w:rsidRPr="00BB70B6">
        <w:rPr>
          <w:spacing w:val="20"/>
          <w:szCs w:val="24"/>
        </w:rPr>
        <w:t xml:space="preserve"> </w:t>
      </w:r>
      <w:r w:rsidR="005A34CA" w:rsidRPr="00BB70B6">
        <w:rPr>
          <w:spacing w:val="20"/>
          <w:szCs w:val="24"/>
        </w:rPr>
        <w:t xml:space="preserve">demora, </w:t>
      </w:r>
      <w:smartTag w:uri="schemas-houaiss/mini" w:element="verbetes">
        <w:r w:rsidR="005A34CA" w:rsidRPr="00BB70B6">
          <w:rPr>
            <w:spacing w:val="20"/>
            <w:szCs w:val="24"/>
          </w:rPr>
          <w:t>concessão</w:t>
        </w:r>
      </w:smartTag>
      <w:r w:rsidR="005A34CA" w:rsidRPr="00BB70B6">
        <w:rPr>
          <w:spacing w:val="20"/>
          <w:szCs w:val="24"/>
        </w:rPr>
        <w:t xml:space="preserve"> de </w:t>
      </w:r>
      <w:smartTag w:uri="schemas-houaiss/mini" w:element="verbetes">
        <w:r w:rsidR="005A34CA" w:rsidRPr="00BB70B6">
          <w:rPr>
            <w:spacing w:val="20"/>
            <w:szCs w:val="24"/>
          </w:rPr>
          <w:t>prazo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ou</w:t>
        </w:r>
      </w:smartTag>
      <w:r w:rsidR="005A34CA" w:rsidRPr="00BB70B6">
        <w:rPr>
          <w:spacing w:val="20"/>
          <w:szCs w:val="24"/>
        </w:rPr>
        <w:t xml:space="preserve"> tolerância</w:t>
      </w:r>
      <w:r w:rsidR="004F70DE">
        <w:rPr>
          <w:spacing w:val="20"/>
          <w:szCs w:val="24"/>
        </w:rPr>
        <w:t xml:space="preserve"> pelas</w:t>
      </w:r>
      <w:r w:rsidR="005A34CA" w:rsidRPr="00BB70B6">
        <w:rPr>
          <w:spacing w:val="20"/>
          <w:szCs w:val="24"/>
        </w:rPr>
        <w:t xml:space="preserve"> </w:t>
      </w:r>
      <w:r w:rsidR="004F70DE">
        <w:rPr>
          <w:spacing w:val="20"/>
          <w:szCs w:val="24"/>
        </w:rPr>
        <w:t>Partes</w:t>
      </w:r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em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acao" w:element="hdm">
        <w:r w:rsidR="005A34CA" w:rsidRPr="00BB70B6">
          <w:rPr>
            <w:spacing w:val="20"/>
            <w:szCs w:val="24"/>
          </w:rPr>
          <w:t>exercer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qualquer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direito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nos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termos</w:t>
        </w:r>
      </w:smartTag>
      <w:r w:rsidR="005A34CA" w:rsidRPr="00BB70B6">
        <w:rPr>
          <w:spacing w:val="20"/>
          <w:szCs w:val="24"/>
        </w:rPr>
        <w:t xml:space="preserve"> deste </w:t>
      </w:r>
      <w:r w:rsidR="00E417AB" w:rsidRPr="00BB70B6">
        <w:rPr>
          <w:spacing w:val="20"/>
          <w:szCs w:val="24"/>
        </w:rPr>
        <w:t>Memorando</w:t>
      </w:r>
      <w:r w:rsidR="005A34CA" w:rsidRPr="00BB70B6">
        <w:rPr>
          <w:spacing w:val="20"/>
          <w:szCs w:val="24"/>
        </w:rPr>
        <w:t xml:space="preserve"> será considerada </w:t>
      </w:r>
      <w:smartTag w:uri="schemas-houaiss/mini" w:element="verbetes">
        <w:r w:rsidR="005A34CA" w:rsidRPr="00BB70B6">
          <w:rPr>
            <w:spacing w:val="20"/>
            <w:szCs w:val="24"/>
          </w:rPr>
          <w:t>como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dicionario" w:element="sinonimos">
        <w:r w:rsidR="005A34CA" w:rsidRPr="00BB70B6">
          <w:rPr>
            <w:spacing w:val="20"/>
            <w:szCs w:val="24"/>
          </w:rPr>
          <w:t>renúncia</w:t>
        </w:r>
      </w:smartTag>
      <w:r w:rsidR="005A34CA" w:rsidRPr="00BB70B6">
        <w:rPr>
          <w:spacing w:val="20"/>
          <w:szCs w:val="24"/>
        </w:rPr>
        <w:t xml:space="preserve"> a </w:t>
      </w:r>
      <w:smartTag w:uri="schemas-houaiss/mini" w:element="verbetes">
        <w:r w:rsidR="005A34CA" w:rsidRPr="00BB70B6">
          <w:rPr>
            <w:spacing w:val="20"/>
            <w:szCs w:val="24"/>
          </w:rPr>
          <w:t>tal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direito</w:t>
        </w:r>
      </w:smartTag>
      <w:r w:rsidR="005A34CA" w:rsidRPr="00BB70B6">
        <w:rPr>
          <w:spacing w:val="20"/>
          <w:szCs w:val="24"/>
        </w:rPr>
        <w:t xml:space="preserve"> </w:t>
      </w:r>
      <w:r w:rsidR="00936989">
        <w:rPr>
          <w:spacing w:val="20"/>
          <w:szCs w:val="24"/>
        </w:rPr>
        <w:t>nem</w:t>
      </w:r>
      <w:r w:rsidR="005A34CA" w:rsidRPr="00BB70B6">
        <w:rPr>
          <w:spacing w:val="20"/>
          <w:szCs w:val="24"/>
        </w:rPr>
        <w:t xml:space="preserve"> impedirá o </w:t>
      </w:r>
      <w:smartTag w:uri="schemas-houaiss/mini" w:element="verbetes">
        <w:r w:rsidR="005A34CA" w:rsidRPr="00BB70B6">
          <w:rPr>
            <w:spacing w:val="20"/>
            <w:szCs w:val="24"/>
          </w:rPr>
          <w:t>exercício</w:t>
        </w:r>
      </w:smartTag>
      <w:r w:rsidR="005A34CA" w:rsidRPr="00BB70B6">
        <w:rPr>
          <w:spacing w:val="20"/>
          <w:szCs w:val="24"/>
        </w:rPr>
        <w:t xml:space="preserve"> de </w:t>
      </w:r>
      <w:smartTag w:uri="schemas-houaiss/mini" w:element="verbetes">
        <w:r w:rsidR="005A34CA" w:rsidRPr="00BB70B6">
          <w:rPr>
            <w:spacing w:val="20"/>
            <w:szCs w:val="24"/>
          </w:rPr>
          <w:t>qualquer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outro</w:t>
        </w:r>
      </w:smartTag>
      <w:r w:rsidR="005A34CA" w:rsidRPr="00BB70B6">
        <w:rPr>
          <w:spacing w:val="20"/>
          <w:szCs w:val="24"/>
        </w:rPr>
        <w:t xml:space="preserve"> direito, de </w:t>
      </w:r>
      <w:r w:rsidR="004F70DE">
        <w:rPr>
          <w:spacing w:val="20"/>
          <w:szCs w:val="24"/>
        </w:rPr>
        <w:t>acordo</w:t>
      </w:r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com</w:t>
        </w:r>
      </w:smartTag>
      <w:r w:rsidR="005A34CA" w:rsidRPr="00BB70B6">
        <w:rPr>
          <w:spacing w:val="20"/>
          <w:szCs w:val="24"/>
        </w:rPr>
        <w:t xml:space="preserve"> os </w:t>
      </w:r>
      <w:smartTag w:uri="schemas-houaiss/mini" w:element="verbetes">
        <w:r w:rsidR="005A34CA" w:rsidRPr="00BB70B6">
          <w:rPr>
            <w:spacing w:val="20"/>
            <w:szCs w:val="24"/>
          </w:rPr>
          <w:t>termos</w:t>
        </w:r>
      </w:smartTag>
      <w:r w:rsidR="005A34CA" w:rsidRPr="00BB70B6">
        <w:rPr>
          <w:spacing w:val="20"/>
          <w:szCs w:val="24"/>
        </w:rPr>
        <w:t xml:space="preserve"> deste </w:t>
      </w:r>
      <w:r w:rsidR="00E417AB" w:rsidRPr="00BB70B6">
        <w:rPr>
          <w:spacing w:val="20"/>
          <w:szCs w:val="24"/>
        </w:rPr>
        <w:t>Memorando</w:t>
      </w:r>
      <w:r w:rsidR="005A34CA" w:rsidRPr="00BB70B6">
        <w:rPr>
          <w:spacing w:val="20"/>
          <w:szCs w:val="24"/>
        </w:rPr>
        <w:t>.</w:t>
      </w:r>
      <w:bookmarkStart w:id="132" w:name="_DV_M244"/>
      <w:bookmarkEnd w:id="132"/>
    </w:p>
    <w:p w:rsidR="0091710E" w:rsidRPr="00BB70B6" w:rsidRDefault="0091710E" w:rsidP="00BB70B6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050E27" w:rsidRDefault="0087673B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  <w:bookmarkStart w:id="133" w:name="_Ref234743757"/>
      <w:r>
        <w:rPr>
          <w:spacing w:val="20"/>
          <w:sz w:val="24"/>
          <w:szCs w:val="24"/>
          <w:lang w:val="pt-BR"/>
        </w:rPr>
        <w:t>8</w:t>
      </w:r>
      <w:r w:rsidR="00D90D64">
        <w:rPr>
          <w:spacing w:val="20"/>
          <w:sz w:val="24"/>
          <w:szCs w:val="24"/>
          <w:lang w:val="pt-BR"/>
        </w:rPr>
        <w:t>.3</w:t>
      </w:r>
      <w:r w:rsidR="00D90D64">
        <w:rPr>
          <w:spacing w:val="20"/>
          <w:sz w:val="24"/>
          <w:szCs w:val="24"/>
          <w:lang w:val="pt-BR"/>
        </w:rPr>
        <w:tab/>
      </w:r>
      <w:r w:rsidR="00050E27">
        <w:rPr>
          <w:spacing w:val="20"/>
          <w:sz w:val="24"/>
          <w:szCs w:val="24"/>
          <w:lang w:val="pt-BR"/>
        </w:rPr>
        <w:t>Quaisquer comunicações, contatos telefônicos, envios de correspondências,</w:t>
      </w:r>
      <w:r w:rsidR="005A34CA" w:rsidRPr="00BB70B6">
        <w:rPr>
          <w:spacing w:val="20"/>
          <w:sz w:val="24"/>
          <w:szCs w:val="24"/>
          <w:lang w:val="pt-BR"/>
        </w:rPr>
        <w:t xml:space="preserve"> notificações e </w:t>
      </w:r>
      <w:r w:rsidR="00050E27">
        <w:rPr>
          <w:spacing w:val="20"/>
          <w:sz w:val="24"/>
          <w:szCs w:val="24"/>
          <w:lang w:val="pt-BR"/>
        </w:rPr>
        <w:t>reuniões,</w:t>
      </w:r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com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relação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050E27">
        <w:rPr>
          <w:spacing w:val="20"/>
          <w:sz w:val="24"/>
          <w:szCs w:val="24"/>
          <w:lang w:val="pt-BR"/>
        </w:rPr>
        <w:t xml:space="preserve">aos assuntos inerentes </w:t>
      </w:r>
      <w:r w:rsidR="005A34CA" w:rsidRPr="00BB70B6">
        <w:rPr>
          <w:spacing w:val="20"/>
          <w:sz w:val="24"/>
          <w:szCs w:val="24"/>
          <w:lang w:val="pt-BR"/>
        </w:rPr>
        <w:t xml:space="preserve">ao </w:t>
      </w:r>
      <w:smartTag w:uri="schemas-houaiss/acao" w:element="dm">
        <w:r w:rsidR="005A34CA" w:rsidRPr="00BB70B6">
          <w:rPr>
            <w:spacing w:val="20"/>
            <w:sz w:val="24"/>
            <w:szCs w:val="24"/>
            <w:lang w:val="pt-BR"/>
          </w:rPr>
          <w:t>presente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instrumento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050E27">
        <w:rPr>
          <w:spacing w:val="20"/>
          <w:sz w:val="24"/>
          <w:szCs w:val="24"/>
          <w:lang w:val="pt-BR"/>
        </w:rPr>
        <w:t>deverão ser realizados exclusivamente pelos representantes</w:t>
      </w:r>
      <w:r w:rsidR="00890964" w:rsidRPr="00BB70B6">
        <w:rPr>
          <w:spacing w:val="20"/>
          <w:sz w:val="24"/>
          <w:szCs w:val="24"/>
          <w:lang w:val="pt-BR"/>
        </w:rPr>
        <w:t xml:space="preserve"> indicados no </w:t>
      </w:r>
      <w:r w:rsidR="00890964">
        <w:rPr>
          <w:spacing w:val="20"/>
          <w:sz w:val="24"/>
          <w:szCs w:val="24"/>
          <w:lang w:val="pt-BR"/>
        </w:rPr>
        <w:t>“</w:t>
      </w:r>
      <w:r w:rsidR="00890964" w:rsidRPr="00936989">
        <w:rPr>
          <w:spacing w:val="20"/>
          <w:sz w:val="24"/>
          <w:szCs w:val="24"/>
          <w:lang w:val="pt-BR"/>
        </w:rPr>
        <w:t>Anexo I – Relação de Pessoas Autorizadas</w:t>
      </w:r>
      <w:r w:rsidR="00890964">
        <w:rPr>
          <w:spacing w:val="20"/>
          <w:sz w:val="24"/>
          <w:szCs w:val="24"/>
          <w:lang w:val="pt-BR"/>
        </w:rPr>
        <w:t xml:space="preserve">”, </w:t>
      </w:r>
      <w:r w:rsidR="00732032">
        <w:rPr>
          <w:spacing w:val="20"/>
          <w:sz w:val="24"/>
          <w:szCs w:val="24"/>
          <w:lang w:val="pt-BR"/>
        </w:rPr>
        <w:t xml:space="preserve">além dos representantes </w:t>
      </w:r>
      <w:r w:rsidR="00423887">
        <w:rPr>
          <w:spacing w:val="20"/>
          <w:sz w:val="24"/>
          <w:szCs w:val="24"/>
          <w:lang w:val="pt-BR"/>
        </w:rPr>
        <w:t>dos Prestadores de Serviço Indicados</w:t>
      </w:r>
      <w:r w:rsidR="00732032">
        <w:rPr>
          <w:spacing w:val="20"/>
          <w:sz w:val="24"/>
          <w:szCs w:val="24"/>
          <w:lang w:val="pt-BR"/>
        </w:rPr>
        <w:t>, os quais obrigatoriamente tomarão ciência do inteiro teor deste Memorando</w:t>
      </w:r>
      <w:r w:rsidR="00E22FEF">
        <w:rPr>
          <w:spacing w:val="20"/>
          <w:sz w:val="24"/>
          <w:szCs w:val="24"/>
          <w:lang w:val="pt-BR"/>
        </w:rPr>
        <w:t xml:space="preserve"> pela COMPANHIA</w:t>
      </w:r>
      <w:r w:rsidR="00050E27">
        <w:rPr>
          <w:spacing w:val="20"/>
          <w:sz w:val="24"/>
          <w:szCs w:val="24"/>
          <w:lang w:val="pt-BR"/>
        </w:rPr>
        <w:t xml:space="preserve">. </w:t>
      </w:r>
    </w:p>
    <w:p w:rsidR="00050E27" w:rsidRDefault="00050E27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</w:p>
    <w:p w:rsidR="00890964" w:rsidRPr="0035305E" w:rsidRDefault="00050E27" w:rsidP="002F7DC2">
      <w:pPr>
        <w:spacing w:line="360" w:lineRule="exact"/>
        <w:ind w:left="709" w:hanging="698"/>
        <w:rPr>
          <w:b/>
          <w:color w:val="000000"/>
          <w:sz w:val="24"/>
          <w:lang w:val="pt-BR"/>
        </w:rPr>
      </w:pPr>
      <w:r>
        <w:rPr>
          <w:spacing w:val="20"/>
          <w:sz w:val="24"/>
          <w:szCs w:val="24"/>
          <w:lang w:val="pt-BR"/>
        </w:rPr>
        <w:t>8.3.1</w:t>
      </w:r>
      <w:r>
        <w:rPr>
          <w:spacing w:val="20"/>
          <w:sz w:val="24"/>
          <w:szCs w:val="24"/>
          <w:lang w:val="pt-BR"/>
        </w:rPr>
        <w:tab/>
        <w:t xml:space="preserve">As </w:t>
      </w:r>
      <w:r w:rsidR="00C263DF">
        <w:rPr>
          <w:spacing w:val="20"/>
          <w:sz w:val="24"/>
          <w:szCs w:val="24"/>
          <w:lang w:val="pt-BR"/>
        </w:rPr>
        <w:t>correspondências</w:t>
      </w:r>
      <w:r>
        <w:rPr>
          <w:spacing w:val="20"/>
          <w:sz w:val="24"/>
          <w:szCs w:val="24"/>
          <w:lang w:val="pt-BR"/>
        </w:rPr>
        <w:t xml:space="preserve"> e comunicações de qualquer natureza somente poderão ser encaminhadas aos representantes indicados no </w:t>
      </w:r>
      <w:r w:rsidR="00D909D5">
        <w:rPr>
          <w:spacing w:val="20"/>
          <w:sz w:val="24"/>
          <w:szCs w:val="24"/>
          <w:lang w:val="pt-BR"/>
        </w:rPr>
        <w:t>“</w:t>
      </w:r>
      <w:r>
        <w:rPr>
          <w:spacing w:val="20"/>
          <w:sz w:val="24"/>
          <w:szCs w:val="24"/>
          <w:lang w:val="pt-BR"/>
        </w:rPr>
        <w:t>Anexo I – Relação de Pessoas Autorizadas</w:t>
      </w:r>
      <w:r w:rsidR="00D909D5">
        <w:rPr>
          <w:spacing w:val="20"/>
          <w:sz w:val="24"/>
          <w:szCs w:val="24"/>
          <w:lang w:val="pt-BR"/>
        </w:rPr>
        <w:t>”</w:t>
      </w:r>
      <w:r w:rsidR="00DC5FB9">
        <w:rPr>
          <w:spacing w:val="20"/>
          <w:sz w:val="24"/>
          <w:szCs w:val="24"/>
          <w:lang w:val="pt-BR"/>
        </w:rPr>
        <w:t>,</w:t>
      </w:r>
      <w:r>
        <w:rPr>
          <w:spacing w:val="20"/>
          <w:sz w:val="24"/>
          <w:szCs w:val="24"/>
          <w:lang w:val="pt-BR"/>
        </w:rPr>
        <w:t xml:space="preserve"> </w:t>
      </w:r>
      <w:r w:rsidR="00DC5FB9">
        <w:rPr>
          <w:spacing w:val="20"/>
          <w:sz w:val="24"/>
          <w:szCs w:val="24"/>
          <w:lang w:val="pt-BR"/>
        </w:rPr>
        <w:t xml:space="preserve">além dos representantes dos Prestadores de Serviço Indicados, </w:t>
      </w:r>
      <w:r>
        <w:rPr>
          <w:spacing w:val="20"/>
          <w:sz w:val="24"/>
          <w:szCs w:val="24"/>
          <w:lang w:val="pt-BR"/>
        </w:rPr>
        <w:t>por</w:t>
      </w:r>
      <w:r w:rsidR="00890964" w:rsidRPr="00057DBA">
        <w:rPr>
          <w:spacing w:val="20"/>
          <w:sz w:val="24"/>
          <w:szCs w:val="24"/>
          <w:lang w:val="pt-BR"/>
        </w:rPr>
        <w:t xml:space="preserve"> correio </w:t>
      </w:r>
      <w:r>
        <w:rPr>
          <w:spacing w:val="20"/>
          <w:sz w:val="24"/>
          <w:szCs w:val="24"/>
          <w:lang w:val="pt-BR"/>
        </w:rPr>
        <w:t>em seus endereços autorizados</w:t>
      </w:r>
      <w:r w:rsidR="00890964" w:rsidRPr="00057DBA">
        <w:rPr>
          <w:spacing w:val="20"/>
          <w:sz w:val="24"/>
          <w:szCs w:val="24"/>
          <w:lang w:val="pt-BR"/>
        </w:rPr>
        <w:t>, por mensagem eletrônica ou</w:t>
      </w:r>
      <w:r w:rsidR="00423887">
        <w:rPr>
          <w:spacing w:val="20"/>
          <w:sz w:val="24"/>
          <w:szCs w:val="24"/>
          <w:lang w:val="pt-BR"/>
        </w:rPr>
        <w:t>,</w:t>
      </w:r>
      <w:r w:rsidR="00890964" w:rsidRPr="00057DBA">
        <w:rPr>
          <w:spacing w:val="20"/>
          <w:sz w:val="24"/>
          <w:szCs w:val="24"/>
          <w:lang w:val="pt-BR"/>
        </w:rPr>
        <w:t xml:space="preserve"> ainda, via fac-</w:t>
      </w:r>
      <w:r w:rsidR="00890964" w:rsidRPr="0035305E">
        <w:rPr>
          <w:i/>
          <w:spacing w:val="20"/>
          <w:sz w:val="24"/>
          <w:lang w:val="pt-BR"/>
        </w:rPr>
        <w:t>símile</w:t>
      </w:r>
      <w:r w:rsidR="00890964" w:rsidRPr="00057DBA">
        <w:rPr>
          <w:spacing w:val="20"/>
          <w:sz w:val="24"/>
          <w:szCs w:val="24"/>
          <w:lang w:val="pt-BR"/>
        </w:rPr>
        <w:t xml:space="preserve">, </w:t>
      </w:r>
      <w:r w:rsidR="00423887">
        <w:rPr>
          <w:spacing w:val="20"/>
          <w:sz w:val="24"/>
          <w:szCs w:val="24"/>
          <w:lang w:val="pt-BR"/>
        </w:rPr>
        <w:t>podendo os</w:t>
      </w:r>
      <w:r w:rsidR="00890964" w:rsidRPr="00057DBA">
        <w:rPr>
          <w:spacing w:val="20"/>
          <w:sz w:val="24"/>
          <w:szCs w:val="24"/>
          <w:lang w:val="pt-BR"/>
        </w:rPr>
        <w:t xml:space="preserve"> recebimentos </w:t>
      </w:r>
      <w:r w:rsidR="00423887">
        <w:rPr>
          <w:spacing w:val="20"/>
          <w:sz w:val="24"/>
          <w:szCs w:val="24"/>
          <w:lang w:val="pt-BR"/>
        </w:rPr>
        <w:t>serem</w:t>
      </w:r>
      <w:r w:rsidR="00890964" w:rsidRPr="00057DBA">
        <w:rPr>
          <w:spacing w:val="20"/>
          <w:sz w:val="24"/>
          <w:szCs w:val="24"/>
          <w:lang w:val="pt-BR"/>
        </w:rPr>
        <w:t xml:space="preserve"> confirmados </w:t>
      </w:r>
      <w:r>
        <w:rPr>
          <w:spacing w:val="20"/>
          <w:sz w:val="24"/>
          <w:szCs w:val="24"/>
          <w:lang w:val="pt-BR"/>
        </w:rPr>
        <w:t xml:space="preserve">por </w:t>
      </w:r>
      <w:r w:rsidR="00890964" w:rsidRPr="00057DBA">
        <w:rPr>
          <w:spacing w:val="20"/>
          <w:sz w:val="24"/>
          <w:szCs w:val="24"/>
          <w:lang w:val="pt-BR"/>
        </w:rPr>
        <w:t xml:space="preserve">Aviso de Recebimento - AR, </w:t>
      </w:r>
      <w:r w:rsidR="00DC5FB9">
        <w:rPr>
          <w:spacing w:val="20"/>
          <w:sz w:val="24"/>
          <w:szCs w:val="24"/>
          <w:lang w:val="pt-BR"/>
        </w:rPr>
        <w:t xml:space="preserve">por </w:t>
      </w:r>
      <w:r>
        <w:rPr>
          <w:spacing w:val="20"/>
          <w:sz w:val="24"/>
          <w:szCs w:val="24"/>
          <w:lang w:val="pt-BR"/>
        </w:rPr>
        <w:t>confirmação de entrega ou por outro</w:t>
      </w:r>
      <w:r w:rsidR="00890964" w:rsidRPr="00057DBA">
        <w:rPr>
          <w:spacing w:val="20"/>
          <w:sz w:val="24"/>
          <w:szCs w:val="24"/>
          <w:lang w:val="pt-BR"/>
        </w:rPr>
        <w:t xml:space="preserve"> meio próprio.</w:t>
      </w:r>
      <w:bookmarkEnd w:id="133"/>
    </w:p>
    <w:p w:rsidR="002F7DC2" w:rsidRPr="00876AE6" w:rsidRDefault="002F7DC2" w:rsidP="0035305E">
      <w:pPr>
        <w:spacing w:line="360" w:lineRule="exact"/>
        <w:rPr>
          <w:b/>
          <w:color w:val="000000"/>
          <w:sz w:val="24"/>
          <w:szCs w:val="24"/>
          <w:lang w:val="pt-BR"/>
        </w:rPr>
      </w:pPr>
    </w:p>
    <w:p w:rsidR="00050E27" w:rsidRDefault="00050E27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  <w:bookmarkStart w:id="134" w:name="_DV_M245"/>
      <w:bookmarkEnd w:id="134"/>
      <w:r w:rsidRPr="0035305E">
        <w:rPr>
          <w:color w:val="000000"/>
          <w:sz w:val="24"/>
          <w:szCs w:val="24"/>
          <w:lang w:val="pt-BR"/>
        </w:rPr>
        <w:t>8.3.2.</w:t>
      </w:r>
      <w:r w:rsidRPr="0035305E">
        <w:rPr>
          <w:color w:val="000000"/>
          <w:sz w:val="24"/>
          <w:szCs w:val="24"/>
          <w:lang w:val="pt-BR"/>
        </w:rPr>
        <w:tab/>
      </w:r>
      <w:r w:rsidRPr="0035305E">
        <w:rPr>
          <w:spacing w:val="20"/>
          <w:sz w:val="24"/>
          <w:szCs w:val="24"/>
          <w:lang w:val="pt-BR"/>
        </w:rPr>
        <w:t xml:space="preserve">Comunicações, contatos telefônicos, envios de correspondências, notificações e reuniões serão considerados inválidos e não realizados caso sejam efetuados por procuradores, prepostos, demais colaboradores integrantes da CAIXA ou da COMPANHIA ou por qualquer outra pessoa que não conste expressamente indicada no </w:t>
      </w:r>
      <w:r w:rsidR="00D909D5" w:rsidRPr="0035305E">
        <w:rPr>
          <w:spacing w:val="20"/>
          <w:sz w:val="24"/>
          <w:szCs w:val="24"/>
          <w:lang w:val="pt-BR"/>
        </w:rPr>
        <w:t>“</w:t>
      </w:r>
      <w:r w:rsidRPr="0035305E">
        <w:rPr>
          <w:spacing w:val="20"/>
          <w:sz w:val="24"/>
          <w:szCs w:val="24"/>
          <w:lang w:val="pt-BR"/>
        </w:rPr>
        <w:t>Anexo I – Relação de Pessoas Autorizadas</w:t>
      </w:r>
      <w:r w:rsidR="00D909D5" w:rsidRPr="0035305E">
        <w:rPr>
          <w:spacing w:val="20"/>
          <w:sz w:val="24"/>
          <w:szCs w:val="24"/>
          <w:lang w:val="pt-BR"/>
        </w:rPr>
        <w:t>”</w:t>
      </w:r>
      <w:r w:rsidR="00DC5FB9" w:rsidRPr="0035305E">
        <w:rPr>
          <w:spacing w:val="20"/>
          <w:sz w:val="24"/>
          <w:szCs w:val="24"/>
          <w:lang w:val="pt-BR"/>
        </w:rPr>
        <w:t>, além dos representantes dos Prestadores de Serviço Indicados</w:t>
      </w:r>
      <w:r w:rsidRPr="0035305E">
        <w:rPr>
          <w:spacing w:val="20"/>
          <w:sz w:val="24"/>
          <w:szCs w:val="24"/>
          <w:lang w:val="pt-BR"/>
        </w:rPr>
        <w:t>.</w:t>
      </w:r>
    </w:p>
    <w:p w:rsidR="00B86B78" w:rsidRDefault="00B86B78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</w:p>
    <w:p w:rsidR="005A34CA" w:rsidRPr="00BB70B6" w:rsidRDefault="00B86B78" w:rsidP="002F7DC2">
      <w:pPr>
        <w:pStyle w:val="Corpodetexto3"/>
        <w:widowControl w:val="0"/>
        <w:tabs>
          <w:tab w:val="clear" w:pos="567"/>
          <w:tab w:val="left" w:pos="709"/>
        </w:tabs>
        <w:autoSpaceDE w:val="0"/>
        <w:autoSpaceDN w:val="0"/>
        <w:adjustRightInd w:val="0"/>
        <w:ind w:left="709" w:hanging="698"/>
        <w:rPr>
          <w:spacing w:val="20"/>
          <w:szCs w:val="24"/>
        </w:rPr>
      </w:pPr>
      <w:r>
        <w:rPr>
          <w:spacing w:val="20"/>
          <w:szCs w:val="24"/>
        </w:rPr>
        <w:t>8.3.3</w:t>
      </w:r>
      <w:r w:rsidR="00A850F2">
        <w:rPr>
          <w:spacing w:val="20"/>
          <w:szCs w:val="24"/>
        </w:rPr>
        <w:tab/>
      </w:r>
      <w:r w:rsidR="005A34CA" w:rsidRPr="00BB70B6">
        <w:rPr>
          <w:spacing w:val="20"/>
          <w:szCs w:val="24"/>
        </w:rPr>
        <w:t xml:space="preserve">A </w:t>
      </w:r>
      <w:r w:rsidR="00BC1FF0" w:rsidRPr="00BB70B6">
        <w:rPr>
          <w:spacing w:val="20"/>
          <w:szCs w:val="24"/>
        </w:rPr>
        <w:t xml:space="preserve">alteração </w:t>
      </w:r>
      <w:r w:rsidR="005A34CA" w:rsidRPr="00BB70B6">
        <w:rPr>
          <w:spacing w:val="20"/>
          <w:szCs w:val="24"/>
        </w:rPr>
        <w:t xml:space="preserve">de </w:t>
      </w:r>
      <w:smartTag w:uri="schemas-houaiss/mini" w:element="verbetes">
        <w:r w:rsidR="005A34CA" w:rsidRPr="00BB70B6">
          <w:rPr>
            <w:spacing w:val="20"/>
            <w:szCs w:val="24"/>
          </w:rPr>
          <w:t>destinatário</w:t>
        </w:r>
      </w:smartTag>
      <w:r w:rsidR="005A34CA" w:rsidRPr="00BB70B6">
        <w:rPr>
          <w:spacing w:val="20"/>
          <w:szCs w:val="24"/>
        </w:rPr>
        <w:t xml:space="preserve">, de </w:t>
      </w:r>
      <w:smartTag w:uri="schemas-houaiss/mini" w:element="verbetes">
        <w:r w:rsidR="005A34CA" w:rsidRPr="00BB70B6">
          <w:rPr>
            <w:spacing w:val="20"/>
            <w:szCs w:val="24"/>
          </w:rPr>
          <w:t>endereço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ou</w:t>
        </w:r>
      </w:smartTag>
      <w:r w:rsidR="005A34CA" w:rsidRPr="00BB70B6">
        <w:rPr>
          <w:spacing w:val="20"/>
          <w:szCs w:val="24"/>
        </w:rPr>
        <w:t xml:space="preserve"> de qualquer </w:t>
      </w:r>
      <w:r w:rsidR="00946150">
        <w:rPr>
          <w:spacing w:val="20"/>
          <w:szCs w:val="24"/>
        </w:rPr>
        <w:t>das pessoas autorizadas</w:t>
      </w:r>
      <w:r w:rsidR="005A34CA" w:rsidRPr="00BB70B6">
        <w:rPr>
          <w:spacing w:val="20"/>
          <w:szCs w:val="24"/>
        </w:rPr>
        <w:t xml:space="preserve"> indicad</w:t>
      </w:r>
      <w:r w:rsidR="00946150">
        <w:rPr>
          <w:spacing w:val="20"/>
          <w:szCs w:val="24"/>
        </w:rPr>
        <w:t>a</w:t>
      </w:r>
      <w:r w:rsidR="005A34CA" w:rsidRPr="00BB70B6">
        <w:rPr>
          <w:spacing w:val="20"/>
          <w:szCs w:val="24"/>
        </w:rPr>
        <w:t xml:space="preserve">s deve </w:t>
      </w:r>
      <w:smartTag w:uri="schemas-houaiss/acao" w:element="hm">
        <w:r w:rsidR="005A34CA" w:rsidRPr="00BB70B6">
          <w:rPr>
            <w:spacing w:val="20"/>
            <w:szCs w:val="24"/>
          </w:rPr>
          <w:t>ser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prontamente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comunicada</w:t>
        </w:r>
      </w:smartTag>
      <w:r w:rsidR="005A34CA" w:rsidRPr="00BB70B6">
        <w:rPr>
          <w:spacing w:val="20"/>
          <w:szCs w:val="24"/>
        </w:rPr>
        <w:t xml:space="preserve"> às </w:t>
      </w:r>
      <w:smartTag w:uri="schemas-houaiss/mini" w:element="verbetes">
        <w:r w:rsidR="005A34CA" w:rsidRPr="00BB70B6">
          <w:rPr>
            <w:spacing w:val="20"/>
            <w:szCs w:val="24"/>
          </w:rPr>
          <w:t>Partes</w:t>
        </w:r>
      </w:smartTag>
      <w:r w:rsidR="005A34CA" w:rsidRPr="00BB70B6">
        <w:rPr>
          <w:spacing w:val="20"/>
          <w:szCs w:val="24"/>
        </w:rPr>
        <w:t xml:space="preserve">, </w:t>
      </w:r>
      <w:smartTag w:uri="schemas-houaiss/mini" w:element="verbetes">
        <w:r w:rsidR="005A34CA" w:rsidRPr="00BB70B6">
          <w:rPr>
            <w:spacing w:val="20"/>
            <w:szCs w:val="24"/>
          </w:rPr>
          <w:t>conforme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aqui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acao" w:element="dm">
        <w:r w:rsidR="005A34CA" w:rsidRPr="00BB70B6">
          <w:rPr>
            <w:spacing w:val="20"/>
            <w:szCs w:val="24"/>
          </w:rPr>
          <w:t>previsto</w:t>
        </w:r>
        <w:r>
          <w:rPr>
            <w:spacing w:val="20"/>
            <w:szCs w:val="24"/>
          </w:rPr>
          <w:t>.</w:t>
        </w:r>
        <w:r w:rsidRPr="00BB70B6">
          <w:rPr>
            <w:spacing w:val="20"/>
            <w:szCs w:val="24"/>
          </w:rPr>
          <w:t xml:space="preserve"> </w:t>
        </w:r>
        <w:r>
          <w:rPr>
            <w:spacing w:val="20"/>
            <w:szCs w:val="24"/>
          </w:rPr>
          <w:t>C</w:t>
        </w:r>
        <w:r w:rsidRPr="00BB70B6">
          <w:rPr>
            <w:spacing w:val="20"/>
            <w:szCs w:val="24"/>
          </w:rPr>
          <w:t>aso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tal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comunicação</w:t>
        </w:r>
      </w:smartTag>
      <w:r w:rsidR="005A34CA" w:rsidRPr="00BB70B6">
        <w:rPr>
          <w:spacing w:val="20"/>
          <w:szCs w:val="24"/>
        </w:rPr>
        <w:t xml:space="preserve"> deixe de </w:t>
      </w:r>
      <w:smartTag w:uri="schemas-houaiss/acao" w:element="hm">
        <w:r w:rsidR="005A34CA" w:rsidRPr="00BB70B6">
          <w:rPr>
            <w:spacing w:val="20"/>
            <w:szCs w:val="24"/>
          </w:rPr>
          <w:t>ser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acao" w:element="dm">
        <w:r w:rsidR="005A34CA" w:rsidRPr="00BB70B6">
          <w:rPr>
            <w:spacing w:val="20"/>
            <w:szCs w:val="24"/>
          </w:rPr>
          <w:t>feita</w:t>
        </w:r>
      </w:smartTag>
      <w:r w:rsidR="005A34CA" w:rsidRPr="00BB70B6">
        <w:rPr>
          <w:spacing w:val="20"/>
          <w:szCs w:val="24"/>
        </w:rPr>
        <w:t xml:space="preserve">, </w:t>
      </w:r>
      <w:smartTag w:uri="schemas-houaiss/mini" w:element="verbetes">
        <w:r w:rsidR="005A34CA" w:rsidRPr="00BB70B6">
          <w:rPr>
            <w:spacing w:val="20"/>
            <w:szCs w:val="24"/>
          </w:rPr>
          <w:t>qualquer</w:t>
        </w:r>
      </w:smartTag>
      <w:r w:rsidR="005A34CA" w:rsidRPr="00BB70B6">
        <w:rPr>
          <w:spacing w:val="20"/>
          <w:szCs w:val="24"/>
        </w:rPr>
        <w:t xml:space="preserve"> aviso ou </w:t>
      </w:r>
      <w:smartTag w:uri="schemas-houaiss/mini" w:element="verbetes">
        <w:r w:rsidR="005A34CA" w:rsidRPr="00BB70B6">
          <w:rPr>
            <w:spacing w:val="20"/>
            <w:szCs w:val="24"/>
          </w:rPr>
          <w:t>comunicação</w:t>
        </w:r>
      </w:smartTag>
      <w:r w:rsidR="005A34CA" w:rsidRPr="00BB70B6">
        <w:rPr>
          <w:spacing w:val="20"/>
          <w:szCs w:val="24"/>
        </w:rPr>
        <w:t xml:space="preserve"> entregue</w:t>
      </w:r>
      <w:r w:rsidR="006E2CA4">
        <w:rPr>
          <w:spacing w:val="20"/>
          <w:szCs w:val="24"/>
        </w:rPr>
        <w:t>s</w:t>
      </w:r>
      <w:r w:rsidR="005A34CA" w:rsidRPr="00BB70B6">
        <w:rPr>
          <w:spacing w:val="20"/>
          <w:szCs w:val="24"/>
        </w:rPr>
        <w:t xml:space="preserve"> aos </w:t>
      </w:r>
      <w:smartTag w:uri="schemas-houaiss/mini" w:element="verbetes">
        <w:r w:rsidR="005A34CA" w:rsidRPr="00BB70B6">
          <w:rPr>
            <w:spacing w:val="20"/>
            <w:szCs w:val="24"/>
          </w:rPr>
          <w:t>destinatários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nos</w:t>
        </w:r>
      </w:smartTag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lastRenderedPageBreak/>
          <w:t>endereços</w:t>
        </w:r>
      </w:smartTag>
      <w:r w:rsidR="005A34CA" w:rsidRPr="00BB70B6">
        <w:rPr>
          <w:spacing w:val="20"/>
          <w:szCs w:val="24"/>
        </w:rPr>
        <w:t xml:space="preserve"> </w:t>
      </w:r>
      <w:r w:rsidR="005A34CA" w:rsidRPr="00FC2F62">
        <w:rPr>
          <w:spacing w:val="20"/>
          <w:szCs w:val="24"/>
        </w:rPr>
        <w:t xml:space="preserve">indicados </w:t>
      </w:r>
      <w:r w:rsidR="001B0F73" w:rsidRPr="00FC2F62">
        <w:rPr>
          <w:spacing w:val="20"/>
          <w:szCs w:val="24"/>
        </w:rPr>
        <w:t>no</w:t>
      </w:r>
      <w:r w:rsidR="001B0F73">
        <w:rPr>
          <w:spacing w:val="20"/>
          <w:szCs w:val="24"/>
        </w:rPr>
        <w:t xml:space="preserve"> </w:t>
      </w:r>
      <w:r w:rsidR="00EA73EF">
        <w:rPr>
          <w:spacing w:val="20"/>
          <w:szCs w:val="24"/>
        </w:rPr>
        <w:t>“</w:t>
      </w:r>
      <w:r w:rsidR="001B0F73">
        <w:rPr>
          <w:spacing w:val="20"/>
          <w:szCs w:val="24"/>
        </w:rPr>
        <w:t>Anexo I – Relação de Pessoas Autorizadas</w:t>
      </w:r>
      <w:r w:rsidR="00EA73EF">
        <w:rPr>
          <w:spacing w:val="20"/>
          <w:szCs w:val="24"/>
        </w:rPr>
        <w:t>”</w:t>
      </w:r>
      <w:r w:rsidR="001B0F73">
        <w:rPr>
          <w:spacing w:val="20"/>
          <w:szCs w:val="24"/>
        </w:rPr>
        <w:t xml:space="preserve"> </w:t>
      </w:r>
      <w:r w:rsidR="005A34CA" w:rsidRPr="00BB70B6">
        <w:rPr>
          <w:spacing w:val="20"/>
          <w:szCs w:val="24"/>
        </w:rPr>
        <w:t>ser</w:t>
      </w:r>
      <w:r w:rsidR="006E2CA4">
        <w:rPr>
          <w:spacing w:val="20"/>
          <w:szCs w:val="24"/>
        </w:rPr>
        <w:t>ão</w:t>
      </w:r>
      <w:r w:rsidR="005A34CA" w:rsidRPr="00BB70B6">
        <w:rPr>
          <w:spacing w:val="20"/>
          <w:szCs w:val="24"/>
        </w:rPr>
        <w:t xml:space="preserve"> considerad</w:t>
      </w:r>
      <w:r w:rsidR="006E2CA4">
        <w:rPr>
          <w:spacing w:val="20"/>
          <w:szCs w:val="24"/>
        </w:rPr>
        <w:t>os</w:t>
      </w:r>
      <w:r w:rsidR="005A34CA" w:rsidRPr="00BB70B6">
        <w:rPr>
          <w:spacing w:val="20"/>
          <w:szCs w:val="24"/>
        </w:rPr>
        <w:t xml:space="preserve"> </w:t>
      </w:r>
      <w:smartTag w:uri="schemas-houaiss/mini" w:element="verbetes">
        <w:r w:rsidR="005A34CA" w:rsidRPr="00BB70B6">
          <w:rPr>
            <w:spacing w:val="20"/>
            <w:szCs w:val="24"/>
          </w:rPr>
          <w:t>como</w:t>
        </w:r>
      </w:smartTag>
      <w:r w:rsidR="005A34CA" w:rsidRPr="00BB70B6">
        <w:rPr>
          <w:spacing w:val="20"/>
          <w:szCs w:val="24"/>
        </w:rPr>
        <w:t xml:space="preserve"> tendo sido </w:t>
      </w:r>
      <w:smartTag w:uri="schemas-houaiss/mini" w:element="verbetes">
        <w:r w:rsidR="005A34CA" w:rsidRPr="00BB70B6">
          <w:rPr>
            <w:spacing w:val="20"/>
            <w:szCs w:val="24"/>
          </w:rPr>
          <w:t>regularmente</w:t>
        </w:r>
      </w:smartTag>
      <w:r w:rsidR="005A34CA" w:rsidRPr="00BB70B6">
        <w:rPr>
          <w:spacing w:val="20"/>
          <w:szCs w:val="24"/>
        </w:rPr>
        <w:t xml:space="preserve"> </w:t>
      </w:r>
      <w:r w:rsidR="004F0B53">
        <w:rPr>
          <w:spacing w:val="20"/>
          <w:szCs w:val="24"/>
        </w:rPr>
        <w:t>realizados</w:t>
      </w:r>
      <w:r w:rsidR="005A34CA" w:rsidRPr="00BB70B6">
        <w:rPr>
          <w:spacing w:val="20"/>
          <w:szCs w:val="24"/>
        </w:rPr>
        <w:t>.</w:t>
      </w:r>
    </w:p>
    <w:p w:rsidR="005A34CA" w:rsidRPr="0035305E" w:rsidRDefault="005A34CA" w:rsidP="0035305E">
      <w:pPr>
        <w:autoSpaceDE w:val="0"/>
        <w:autoSpaceDN w:val="0"/>
        <w:spacing w:line="360" w:lineRule="exact"/>
        <w:textAlignment w:val="auto"/>
        <w:rPr>
          <w:color w:val="000000"/>
          <w:sz w:val="24"/>
          <w:lang w:val="pt-BR"/>
        </w:rPr>
      </w:pPr>
    </w:p>
    <w:p w:rsidR="006B591A" w:rsidRDefault="006B591A" w:rsidP="002F7DC2">
      <w:pPr>
        <w:spacing w:line="360" w:lineRule="exact"/>
        <w:ind w:left="709" w:hanging="698"/>
        <w:rPr>
          <w:color w:val="000000"/>
          <w:sz w:val="24"/>
          <w:szCs w:val="24"/>
          <w:lang w:val="pt-BR"/>
        </w:rPr>
      </w:pPr>
      <w:bookmarkStart w:id="135" w:name="_DV_M247"/>
      <w:bookmarkStart w:id="136" w:name="_DV_M248"/>
      <w:bookmarkStart w:id="137" w:name="_DV_M250"/>
      <w:bookmarkEnd w:id="135"/>
      <w:bookmarkEnd w:id="136"/>
      <w:bookmarkEnd w:id="137"/>
      <w:r>
        <w:rPr>
          <w:color w:val="000000"/>
          <w:sz w:val="24"/>
          <w:szCs w:val="24"/>
          <w:lang w:val="pt-BR"/>
        </w:rPr>
        <w:t>8.3.</w:t>
      </w:r>
      <w:r w:rsidR="00B86B78">
        <w:rPr>
          <w:color w:val="000000"/>
          <w:sz w:val="24"/>
          <w:szCs w:val="24"/>
          <w:lang w:val="pt-BR"/>
        </w:rPr>
        <w:t>4</w:t>
      </w:r>
      <w:r>
        <w:rPr>
          <w:color w:val="000000"/>
          <w:sz w:val="24"/>
          <w:szCs w:val="24"/>
          <w:lang w:val="pt-BR"/>
        </w:rPr>
        <w:t>.</w:t>
      </w:r>
      <w:r>
        <w:rPr>
          <w:color w:val="000000"/>
          <w:sz w:val="24"/>
          <w:szCs w:val="24"/>
          <w:lang w:val="pt-BR"/>
        </w:rPr>
        <w:tab/>
      </w:r>
      <w:r w:rsidRPr="00461184">
        <w:rPr>
          <w:spacing w:val="20"/>
          <w:sz w:val="24"/>
          <w:szCs w:val="24"/>
          <w:lang w:val="pt-BR"/>
        </w:rPr>
        <w:t xml:space="preserve">Apenas as pessoas relacionadas no </w:t>
      </w:r>
      <w:r w:rsidR="00D909D5">
        <w:rPr>
          <w:spacing w:val="20"/>
          <w:sz w:val="24"/>
          <w:szCs w:val="24"/>
          <w:lang w:val="pt-BR"/>
        </w:rPr>
        <w:t>“</w:t>
      </w:r>
      <w:r w:rsidRPr="00461184">
        <w:rPr>
          <w:spacing w:val="20"/>
          <w:sz w:val="24"/>
          <w:szCs w:val="24"/>
          <w:lang w:val="pt-BR"/>
        </w:rPr>
        <w:t>Anexo I – Relação de Pessoas Autorizadas</w:t>
      </w:r>
      <w:r w:rsidR="00D909D5">
        <w:rPr>
          <w:spacing w:val="20"/>
          <w:sz w:val="24"/>
          <w:szCs w:val="24"/>
          <w:lang w:val="pt-BR"/>
        </w:rPr>
        <w:t>”</w:t>
      </w:r>
      <w:r w:rsidRPr="00461184">
        <w:rPr>
          <w:spacing w:val="20"/>
          <w:sz w:val="24"/>
          <w:szCs w:val="24"/>
          <w:lang w:val="pt-BR"/>
        </w:rPr>
        <w:t xml:space="preserve"> </w:t>
      </w:r>
      <w:r w:rsidR="00DC5FB9">
        <w:rPr>
          <w:spacing w:val="20"/>
          <w:sz w:val="24"/>
          <w:szCs w:val="24"/>
          <w:lang w:val="pt-BR"/>
        </w:rPr>
        <w:t xml:space="preserve">e os representantes dos Prestadores de Serviço Indicados </w:t>
      </w:r>
      <w:r w:rsidRPr="00461184">
        <w:rPr>
          <w:spacing w:val="20"/>
          <w:sz w:val="24"/>
          <w:szCs w:val="24"/>
          <w:lang w:val="pt-BR"/>
        </w:rPr>
        <w:t>podem solicitar informações, documentos e tratar de temas que envolvam o status do processo de análise, temas comerciais, negociação de instrumentos societários e/ou contratuais e realizar reuniões a respeito do Projeto.</w:t>
      </w:r>
    </w:p>
    <w:p w:rsidR="006B591A" w:rsidRDefault="006B591A" w:rsidP="002F7DC2">
      <w:pPr>
        <w:spacing w:line="360" w:lineRule="exact"/>
        <w:ind w:left="709" w:hanging="698"/>
        <w:rPr>
          <w:color w:val="000000"/>
          <w:sz w:val="24"/>
          <w:szCs w:val="24"/>
          <w:lang w:val="pt-BR"/>
        </w:rPr>
      </w:pPr>
    </w:p>
    <w:p w:rsidR="006B591A" w:rsidRDefault="006B591A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  <w:r>
        <w:rPr>
          <w:color w:val="000000"/>
          <w:sz w:val="24"/>
          <w:szCs w:val="24"/>
          <w:lang w:val="pt-BR"/>
        </w:rPr>
        <w:t>8.3.</w:t>
      </w:r>
      <w:r w:rsidR="00B86B78">
        <w:rPr>
          <w:color w:val="000000"/>
          <w:sz w:val="24"/>
          <w:szCs w:val="24"/>
          <w:lang w:val="pt-BR"/>
        </w:rPr>
        <w:t>5</w:t>
      </w:r>
      <w:r>
        <w:rPr>
          <w:color w:val="000000"/>
          <w:sz w:val="24"/>
          <w:szCs w:val="24"/>
          <w:lang w:val="pt-BR"/>
        </w:rPr>
        <w:t>.</w:t>
      </w:r>
      <w:r>
        <w:rPr>
          <w:color w:val="000000"/>
          <w:sz w:val="24"/>
          <w:szCs w:val="24"/>
          <w:lang w:val="pt-BR"/>
        </w:rPr>
        <w:tab/>
      </w:r>
      <w:r w:rsidRPr="00C8215A">
        <w:rPr>
          <w:spacing w:val="20"/>
          <w:sz w:val="24"/>
          <w:szCs w:val="24"/>
          <w:lang w:val="pt-BR"/>
        </w:rPr>
        <w:t xml:space="preserve">A CAIXA e seus representantes indicados no </w:t>
      </w:r>
      <w:r w:rsidR="00D909D5">
        <w:rPr>
          <w:spacing w:val="20"/>
          <w:sz w:val="24"/>
          <w:szCs w:val="24"/>
          <w:lang w:val="pt-BR"/>
        </w:rPr>
        <w:t>“</w:t>
      </w:r>
      <w:r w:rsidRPr="00C8215A">
        <w:rPr>
          <w:spacing w:val="20"/>
          <w:sz w:val="24"/>
          <w:szCs w:val="24"/>
          <w:lang w:val="pt-BR"/>
        </w:rPr>
        <w:t>Anexo I – Relação de Pessoas Autorizadas</w:t>
      </w:r>
      <w:r w:rsidR="00D909D5">
        <w:rPr>
          <w:spacing w:val="20"/>
          <w:sz w:val="24"/>
          <w:szCs w:val="24"/>
          <w:lang w:val="pt-BR"/>
        </w:rPr>
        <w:t>”</w:t>
      </w:r>
      <w:r w:rsidRPr="00C8215A">
        <w:rPr>
          <w:spacing w:val="20"/>
          <w:sz w:val="24"/>
          <w:szCs w:val="24"/>
          <w:lang w:val="pt-BR"/>
        </w:rPr>
        <w:t>, não tratarão com empresas contratadas pela COMPANHIA, salvo se por solicitação formal da COMPANHIA</w:t>
      </w:r>
      <w:r w:rsidR="00132BF5">
        <w:rPr>
          <w:spacing w:val="20"/>
          <w:sz w:val="24"/>
          <w:szCs w:val="24"/>
          <w:lang w:val="pt-BR"/>
        </w:rPr>
        <w:t xml:space="preserve"> ou caso se trate dos Prestadores de Serviço Indicados</w:t>
      </w:r>
      <w:r w:rsidRPr="00C8215A">
        <w:rPr>
          <w:spacing w:val="20"/>
          <w:sz w:val="24"/>
          <w:szCs w:val="24"/>
          <w:lang w:val="pt-BR"/>
        </w:rPr>
        <w:t>.</w:t>
      </w:r>
    </w:p>
    <w:p w:rsidR="00E6162F" w:rsidRDefault="00E6162F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</w:p>
    <w:p w:rsidR="006B591A" w:rsidRDefault="006B591A" w:rsidP="002F7DC2">
      <w:pPr>
        <w:spacing w:line="360" w:lineRule="exact"/>
        <w:ind w:left="709" w:hanging="698"/>
        <w:rPr>
          <w:color w:val="000000"/>
          <w:sz w:val="24"/>
          <w:szCs w:val="24"/>
          <w:lang w:val="pt-BR"/>
        </w:rPr>
      </w:pPr>
      <w:r>
        <w:rPr>
          <w:color w:val="000000"/>
          <w:sz w:val="24"/>
          <w:szCs w:val="24"/>
          <w:lang w:val="pt-BR"/>
        </w:rPr>
        <w:t>8.3.</w:t>
      </w:r>
      <w:r w:rsidR="00B86B78">
        <w:rPr>
          <w:color w:val="000000"/>
          <w:sz w:val="24"/>
          <w:szCs w:val="24"/>
          <w:lang w:val="pt-BR"/>
        </w:rPr>
        <w:t>6</w:t>
      </w:r>
      <w:r>
        <w:rPr>
          <w:color w:val="000000"/>
          <w:sz w:val="24"/>
          <w:szCs w:val="24"/>
          <w:lang w:val="pt-BR"/>
        </w:rPr>
        <w:t xml:space="preserve">. </w:t>
      </w:r>
      <w:r w:rsidRPr="00C8215A">
        <w:rPr>
          <w:spacing w:val="20"/>
          <w:sz w:val="24"/>
          <w:szCs w:val="24"/>
          <w:lang w:val="pt-BR"/>
        </w:rPr>
        <w:tab/>
        <w:t>A CAIXA desde já informa e a COMPANHIA se declara ciente de que não há necessidade de contratar quais</w:t>
      </w:r>
      <w:r w:rsidR="00461184">
        <w:rPr>
          <w:spacing w:val="20"/>
          <w:sz w:val="24"/>
          <w:szCs w:val="24"/>
          <w:lang w:val="pt-BR"/>
        </w:rPr>
        <w:t>quer</w:t>
      </w:r>
      <w:r w:rsidRPr="00C8215A">
        <w:rPr>
          <w:spacing w:val="20"/>
          <w:sz w:val="24"/>
          <w:szCs w:val="24"/>
          <w:lang w:val="pt-BR"/>
        </w:rPr>
        <w:t xml:space="preserve"> assessores para atuar </w:t>
      </w:r>
      <w:r w:rsidR="008C498D">
        <w:rPr>
          <w:spacing w:val="20"/>
          <w:sz w:val="24"/>
          <w:szCs w:val="24"/>
          <w:lang w:val="pt-BR"/>
        </w:rPr>
        <w:t xml:space="preserve">como intermediário </w:t>
      </w:r>
      <w:r w:rsidRPr="00C8215A">
        <w:rPr>
          <w:spacing w:val="20"/>
          <w:sz w:val="24"/>
          <w:szCs w:val="24"/>
          <w:lang w:val="pt-BR"/>
        </w:rPr>
        <w:t xml:space="preserve">em nome </w:t>
      </w:r>
      <w:r w:rsidR="008C498D">
        <w:rPr>
          <w:spacing w:val="20"/>
          <w:sz w:val="24"/>
          <w:szCs w:val="24"/>
          <w:lang w:val="pt-BR"/>
        </w:rPr>
        <w:t>da COMPANHIA perante a CAIXA</w:t>
      </w:r>
      <w:r w:rsidR="003E46B9">
        <w:rPr>
          <w:spacing w:val="20"/>
          <w:sz w:val="24"/>
          <w:szCs w:val="24"/>
          <w:lang w:val="pt-BR"/>
        </w:rPr>
        <w:t xml:space="preserve">, exceto pelos </w:t>
      </w:r>
      <w:r w:rsidR="003E46B9" w:rsidRPr="003E46B9">
        <w:rPr>
          <w:spacing w:val="20"/>
          <w:sz w:val="24"/>
          <w:szCs w:val="24"/>
          <w:lang w:val="pt-BR"/>
        </w:rPr>
        <w:t>Prestadores de Serviços Indicados</w:t>
      </w:r>
      <w:r w:rsidR="003E46B9">
        <w:rPr>
          <w:spacing w:val="20"/>
          <w:sz w:val="24"/>
          <w:szCs w:val="24"/>
          <w:lang w:val="pt-BR"/>
        </w:rPr>
        <w:t>, os quais atuarão exclusivamente para a CAIXA.</w:t>
      </w:r>
    </w:p>
    <w:p w:rsidR="006B591A" w:rsidRDefault="006B591A" w:rsidP="002F7DC2">
      <w:pPr>
        <w:spacing w:line="360" w:lineRule="exact"/>
        <w:ind w:left="709" w:hanging="698"/>
        <w:rPr>
          <w:color w:val="000000"/>
          <w:sz w:val="24"/>
          <w:szCs w:val="24"/>
          <w:lang w:val="pt-BR"/>
        </w:rPr>
      </w:pPr>
    </w:p>
    <w:p w:rsidR="00116BEE" w:rsidRDefault="006B591A" w:rsidP="002F7DC2">
      <w:pPr>
        <w:spacing w:line="360" w:lineRule="exact"/>
        <w:ind w:left="709" w:hanging="698"/>
        <w:rPr>
          <w:color w:val="000000"/>
          <w:sz w:val="24"/>
          <w:szCs w:val="24"/>
          <w:lang w:val="pt-BR"/>
        </w:rPr>
      </w:pPr>
      <w:r>
        <w:rPr>
          <w:color w:val="000000"/>
          <w:sz w:val="24"/>
          <w:szCs w:val="24"/>
          <w:lang w:val="pt-BR"/>
        </w:rPr>
        <w:t>8.3.</w:t>
      </w:r>
      <w:r w:rsidR="00B86B78">
        <w:rPr>
          <w:color w:val="000000"/>
          <w:sz w:val="24"/>
          <w:szCs w:val="24"/>
          <w:lang w:val="pt-BR"/>
        </w:rPr>
        <w:t>7</w:t>
      </w:r>
      <w:r>
        <w:rPr>
          <w:color w:val="000000"/>
          <w:sz w:val="24"/>
          <w:szCs w:val="24"/>
          <w:lang w:val="pt-BR"/>
        </w:rPr>
        <w:t>.</w:t>
      </w:r>
      <w:r>
        <w:rPr>
          <w:color w:val="000000"/>
          <w:sz w:val="24"/>
          <w:szCs w:val="24"/>
          <w:lang w:val="pt-BR"/>
        </w:rPr>
        <w:tab/>
      </w:r>
      <w:r w:rsidR="00116BEE" w:rsidRPr="0035305E">
        <w:rPr>
          <w:spacing w:val="20"/>
          <w:sz w:val="24"/>
          <w:szCs w:val="24"/>
          <w:lang w:val="pt-BR"/>
        </w:rPr>
        <w:t>A COMPANHIA deverá apresentar Declaração e Compromisso Anticorrupção e Prevenção de Conflito de Interesses, na forma prevista no “Anexo III – Declaração e Compromisso Anticorrupção e Prevenção de Conflito de Interesses”.</w:t>
      </w:r>
    </w:p>
    <w:p w:rsidR="00116BEE" w:rsidRDefault="00116BEE" w:rsidP="002F7DC2">
      <w:pPr>
        <w:spacing w:line="360" w:lineRule="exact"/>
        <w:ind w:left="709" w:hanging="698"/>
        <w:rPr>
          <w:color w:val="000000"/>
          <w:sz w:val="24"/>
          <w:szCs w:val="24"/>
          <w:lang w:val="pt-BR"/>
        </w:rPr>
      </w:pPr>
    </w:p>
    <w:p w:rsidR="00050E27" w:rsidRPr="0035305E" w:rsidRDefault="00116BEE" w:rsidP="002F7DC2">
      <w:pPr>
        <w:spacing w:line="360" w:lineRule="exact"/>
        <w:ind w:left="709" w:hanging="698"/>
        <w:rPr>
          <w:spacing w:val="20"/>
          <w:sz w:val="24"/>
          <w:szCs w:val="24"/>
          <w:lang w:val="pt-BR"/>
        </w:rPr>
      </w:pPr>
      <w:r>
        <w:rPr>
          <w:color w:val="000000"/>
          <w:sz w:val="24"/>
          <w:szCs w:val="24"/>
          <w:lang w:val="pt-BR"/>
        </w:rPr>
        <w:t xml:space="preserve">8.3.8. </w:t>
      </w:r>
      <w:r w:rsidR="006B591A" w:rsidRPr="0035305E">
        <w:rPr>
          <w:spacing w:val="20"/>
          <w:sz w:val="24"/>
          <w:szCs w:val="24"/>
          <w:lang w:val="pt-BR"/>
        </w:rPr>
        <w:t>Todos os Prestadores de Serviços Indicados deverão apresentar, a pedido da COMPANHIA, declaração de que não possuem conflito</w:t>
      </w:r>
      <w:r w:rsidR="003E46B9" w:rsidRPr="0035305E">
        <w:rPr>
          <w:spacing w:val="20"/>
          <w:sz w:val="24"/>
          <w:szCs w:val="24"/>
          <w:lang w:val="pt-BR"/>
        </w:rPr>
        <w:t>s</w:t>
      </w:r>
      <w:r w:rsidR="006B591A" w:rsidRPr="0035305E">
        <w:rPr>
          <w:spacing w:val="20"/>
          <w:sz w:val="24"/>
          <w:szCs w:val="24"/>
          <w:lang w:val="pt-BR"/>
        </w:rPr>
        <w:t xml:space="preserve"> </w:t>
      </w:r>
      <w:r w:rsidR="003E46B9" w:rsidRPr="0035305E">
        <w:rPr>
          <w:spacing w:val="20"/>
          <w:sz w:val="24"/>
          <w:szCs w:val="24"/>
          <w:lang w:val="pt-BR"/>
        </w:rPr>
        <w:t xml:space="preserve">de interesses </w:t>
      </w:r>
      <w:r w:rsidR="006B591A" w:rsidRPr="0035305E">
        <w:rPr>
          <w:spacing w:val="20"/>
          <w:sz w:val="24"/>
          <w:szCs w:val="24"/>
          <w:lang w:val="pt-BR"/>
        </w:rPr>
        <w:t>com a COMPANHIA</w:t>
      </w:r>
      <w:r w:rsidR="009D372E" w:rsidRPr="0035305E">
        <w:rPr>
          <w:spacing w:val="20"/>
          <w:sz w:val="24"/>
          <w:szCs w:val="24"/>
          <w:lang w:val="pt-BR"/>
        </w:rPr>
        <w:t xml:space="preserve">, </w:t>
      </w:r>
      <w:r w:rsidR="003E46B9" w:rsidRPr="0035305E">
        <w:rPr>
          <w:spacing w:val="20"/>
          <w:sz w:val="24"/>
          <w:szCs w:val="24"/>
          <w:lang w:val="pt-BR"/>
        </w:rPr>
        <w:t>com o Projeto</w:t>
      </w:r>
      <w:r w:rsidR="006B591A" w:rsidRPr="0035305E">
        <w:rPr>
          <w:spacing w:val="20"/>
          <w:sz w:val="24"/>
          <w:szCs w:val="24"/>
          <w:lang w:val="pt-BR"/>
        </w:rPr>
        <w:t xml:space="preserve">, com o </w:t>
      </w:r>
      <w:r w:rsidR="003E46B9" w:rsidRPr="0035305E">
        <w:rPr>
          <w:spacing w:val="20"/>
          <w:sz w:val="24"/>
          <w:szCs w:val="24"/>
          <w:lang w:val="pt-BR"/>
        </w:rPr>
        <w:t>g</w:t>
      </w:r>
      <w:r w:rsidR="006B591A" w:rsidRPr="0035305E">
        <w:rPr>
          <w:spacing w:val="20"/>
          <w:sz w:val="24"/>
          <w:szCs w:val="24"/>
          <w:lang w:val="pt-BR"/>
        </w:rPr>
        <w:t xml:space="preserve">rupo </w:t>
      </w:r>
      <w:r w:rsidR="003E46B9" w:rsidRPr="0035305E">
        <w:rPr>
          <w:spacing w:val="20"/>
          <w:sz w:val="24"/>
          <w:szCs w:val="24"/>
          <w:lang w:val="pt-BR"/>
        </w:rPr>
        <w:t>e</w:t>
      </w:r>
      <w:r w:rsidR="006B591A" w:rsidRPr="0035305E">
        <w:rPr>
          <w:spacing w:val="20"/>
          <w:sz w:val="24"/>
          <w:szCs w:val="24"/>
          <w:lang w:val="pt-BR"/>
        </w:rPr>
        <w:t>conômico a qua</w:t>
      </w:r>
      <w:r w:rsidR="00B86B78" w:rsidRPr="0035305E">
        <w:rPr>
          <w:spacing w:val="20"/>
          <w:sz w:val="24"/>
          <w:szCs w:val="24"/>
          <w:lang w:val="pt-BR"/>
        </w:rPr>
        <w:t xml:space="preserve">l </w:t>
      </w:r>
      <w:r w:rsidR="006B591A" w:rsidRPr="0035305E">
        <w:rPr>
          <w:spacing w:val="20"/>
          <w:sz w:val="24"/>
          <w:szCs w:val="24"/>
          <w:lang w:val="pt-BR"/>
        </w:rPr>
        <w:t>estes estejam ligados</w:t>
      </w:r>
      <w:r w:rsidR="009D372E" w:rsidRPr="0035305E">
        <w:rPr>
          <w:spacing w:val="20"/>
          <w:sz w:val="24"/>
          <w:szCs w:val="24"/>
          <w:lang w:val="pt-BR"/>
        </w:rPr>
        <w:t xml:space="preserve"> e </w:t>
      </w:r>
      <w:r w:rsidR="006B591A" w:rsidRPr="0035305E">
        <w:rPr>
          <w:spacing w:val="20"/>
          <w:sz w:val="24"/>
          <w:szCs w:val="24"/>
          <w:lang w:val="pt-BR"/>
        </w:rPr>
        <w:t xml:space="preserve">com a CAIXA e seus representantes, </w:t>
      </w:r>
      <w:r w:rsidR="00A05832" w:rsidRPr="0035305E">
        <w:rPr>
          <w:spacing w:val="20"/>
          <w:sz w:val="24"/>
          <w:szCs w:val="24"/>
          <w:lang w:val="pt-BR"/>
        </w:rPr>
        <w:t>na forma</w:t>
      </w:r>
      <w:r w:rsidR="006B591A" w:rsidRPr="0035305E">
        <w:rPr>
          <w:spacing w:val="20"/>
          <w:sz w:val="24"/>
          <w:szCs w:val="24"/>
          <w:lang w:val="pt-BR"/>
        </w:rPr>
        <w:t xml:space="preserve"> prevista no </w:t>
      </w:r>
      <w:r w:rsidR="00D909D5" w:rsidRPr="0035305E">
        <w:rPr>
          <w:spacing w:val="20"/>
          <w:sz w:val="24"/>
          <w:szCs w:val="24"/>
          <w:lang w:val="pt-BR"/>
        </w:rPr>
        <w:t>“</w:t>
      </w:r>
      <w:r w:rsidR="006B591A" w:rsidRPr="0035305E">
        <w:rPr>
          <w:spacing w:val="20"/>
          <w:sz w:val="24"/>
          <w:szCs w:val="24"/>
          <w:lang w:val="pt-BR"/>
        </w:rPr>
        <w:t>Anexo I</w:t>
      </w:r>
      <w:r w:rsidR="00D904E7" w:rsidRPr="0035305E">
        <w:rPr>
          <w:spacing w:val="20"/>
          <w:sz w:val="24"/>
          <w:szCs w:val="24"/>
          <w:lang w:val="pt-BR"/>
        </w:rPr>
        <w:t>V</w:t>
      </w:r>
      <w:r w:rsidR="006B591A" w:rsidRPr="0035305E">
        <w:rPr>
          <w:spacing w:val="20"/>
          <w:sz w:val="24"/>
          <w:szCs w:val="24"/>
          <w:lang w:val="pt-BR"/>
        </w:rPr>
        <w:t xml:space="preserve"> – Declaração e Compromisso Anticorrupção</w:t>
      </w:r>
      <w:r w:rsidR="00D909D5" w:rsidRPr="0035305E">
        <w:rPr>
          <w:spacing w:val="20"/>
          <w:sz w:val="24"/>
          <w:szCs w:val="24"/>
          <w:lang w:val="pt-BR"/>
        </w:rPr>
        <w:t>”</w:t>
      </w:r>
      <w:r w:rsidR="006B591A" w:rsidRPr="0035305E">
        <w:rPr>
          <w:spacing w:val="20"/>
          <w:sz w:val="24"/>
          <w:szCs w:val="24"/>
          <w:lang w:val="pt-BR"/>
        </w:rPr>
        <w:t>.</w:t>
      </w:r>
    </w:p>
    <w:p w:rsidR="005A34CA" w:rsidRPr="00BB70B6" w:rsidRDefault="005A34CA" w:rsidP="00D12A49">
      <w:pPr>
        <w:spacing w:line="360" w:lineRule="exact"/>
        <w:rPr>
          <w:spacing w:val="20"/>
          <w:sz w:val="24"/>
          <w:szCs w:val="24"/>
          <w:lang w:val="pt-BR"/>
        </w:rPr>
      </w:pPr>
    </w:p>
    <w:p w:rsidR="00423E69" w:rsidRPr="00BB70B6" w:rsidRDefault="0087673B" w:rsidP="00D90D64">
      <w:pPr>
        <w:autoSpaceDE w:val="0"/>
        <w:autoSpaceDN w:val="0"/>
        <w:spacing w:line="360" w:lineRule="exact"/>
        <w:ind w:left="708" w:hanging="708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8</w:t>
      </w:r>
      <w:r w:rsidR="00D90D64">
        <w:rPr>
          <w:spacing w:val="20"/>
          <w:sz w:val="24"/>
          <w:szCs w:val="24"/>
          <w:lang w:val="pt-BR"/>
        </w:rPr>
        <w:t>.4</w:t>
      </w:r>
      <w:r w:rsidR="00D90D64">
        <w:rPr>
          <w:spacing w:val="20"/>
          <w:sz w:val="24"/>
          <w:szCs w:val="24"/>
          <w:lang w:val="pt-BR"/>
        </w:rPr>
        <w:tab/>
      </w:r>
      <w:r w:rsidR="005A34CA" w:rsidRPr="00BB70B6">
        <w:rPr>
          <w:spacing w:val="20"/>
          <w:sz w:val="24"/>
          <w:szCs w:val="24"/>
          <w:lang w:val="pt-BR"/>
        </w:rPr>
        <w:t xml:space="preserve">Exceto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quando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outra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acao" w:element="dm">
        <w:r w:rsidR="005A34CA" w:rsidRPr="00BB70B6">
          <w:rPr>
            <w:spacing w:val="20"/>
            <w:sz w:val="24"/>
            <w:szCs w:val="24"/>
            <w:lang w:val="pt-BR"/>
          </w:rPr>
          <w:t>forma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expressamente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previst</w:t>
      </w:r>
      <w:r w:rsidR="00863964">
        <w:rPr>
          <w:spacing w:val="20"/>
          <w:sz w:val="24"/>
          <w:szCs w:val="24"/>
          <w:lang w:val="pt-BR"/>
        </w:rPr>
        <w:t>a</w:t>
      </w:r>
      <w:r w:rsidR="005A34CA" w:rsidRPr="00BB70B6">
        <w:rPr>
          <w:spacing w:val="20"/>
          <w:sz w:val="24"/>
          <w:szCs w:val="24"/>
          <w:lang w:val="pt-BR"/>
        </w:rPr>
        <w:t xml:space="preserve"> neste </w:t>
      </w:r>
      <w:r w:rsidR="00E417AB" w:rsidRPr="00BB70B6">
        <w:rPr>
          <w:spacing w:val="20"/>
          <w:sz w:val="24"/>
          <w:szCs w:val="24"/>
          <w:lang w:val="pt-BR"/>
        </w:rPr>
        <w:t>Memorando</w:t>
      </w:r>
      <w:r w:rsidR="005A34CA" w:rsidRPr="00BB70B6">
        <w:rPr>
          <w:spacing w:val="20"/>
          <w:sz w:val="24"/>
          <w:szCs w:val="24"/>
          <w:lang w:val="pt-BR"/>
        </w:rPr>
        <w:t xml:space="preserve">, nenhuma </w:t>
      </w:r>
      <w:smartTag w:uri="schemas-houaiss/dicionario" w:element="sinonimos">
        <w:r w:rsidR="005A34CA" w:rsidRPr="00BB70B6">
          <w:rPr>
            <w:spacing w:val="20"/>
            <w:sz w:val="24"/>
            <w:szCs w:val="24"/>
            <w:lang w:val="pt-BR"/>
          </w:rPr>
          <w:t>renúncia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rescisão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ou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dispensa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aos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termos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deste </w:t>
      </w:r>
      <w:r w:rsidR="00E417AB" w:rsidRPr="00BB70B6">
        <w:rPr>
          <w:spacing w:val="20"/>
          <w:sz w:val="24"/>
          <w:szCs w:val="24"/>
          <w:lang w:val="pt-BR"/>
        </w:rPr>
        <w:t>Memorando</w:t>
      </w:r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ou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qualquer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declaração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garantia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condições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acao" w:element="dm">
        <w:r w:rsidR="005A34CA" w:rsidRPr="00BB70B6">
          <w:rPr>
            <w:spacing w:val="20"/>
            <w:sz w:val="24"/>
            <w:szCs w:val="24"/>
            <w:lang w:val="pt-BR"/>
          </w:rPr>
          <w:t>para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423E69" w:rsidRPr="00BB70B6">
        <w:rPr>
          <w:spacing w:val="20"/>
          <w:sz w:val="24"/>
          <w:szCs w:val="24"/>
          <w:lang w:val="pt-BR"/>
        </w:rPr>
        <w:t xml:space="preserve">a efetivação do Negócio </w:t>
      </w:r>
      <w:r w:rsidR="005A34CA" w:rsidRPr="00BB70B6">
        <w:rPr>
          <w:spacing w:val="20"/>
          <w:sz w:val="24"/>
          <w:szCs w:val="24"/>
          <w:lang w:val="pt-BR"/>
        </w:rPr>
        <w:t xml:space="preserve">ou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outros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termos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ou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disposições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aqui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previstos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serão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vinculantes </w:t>
      </w:r>
      <w:smartTag w:uri="schemas-houaiss/acao" w:element="dm">
        <w:r w:rsidR="005A34CA" w:rsidRPr="00BB70B6">
          <w:rPr>
            <w:spacing w:val="20"/>
            <w:sz w:val="24"/>
            <w:szCs w:val="24"/>
            <w:lang w:val="pt-BR"/>
          </w:rPr>
          <w:t>para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423E69" w:rsidRPr="00BB70B6">
        <w:rPr>
          <w:spacing w:val="20"/>
          <w:sz w:val="24"/>
          <w:szCs w:val="24"/>
          <w:lang w:val="pt-BR"/>
        </w:rPr>
        <w:t>a</w:t>
      </w:r>
      <w:r w:rsidR="005A34CA" w:rsidRPr="00BB70B6">
        <w:rPr>
          <w:spacing w:val="20"/>
          <w:sz w:val="24"/>
          <w:szCs w:val="24"/>
          <w:lang w:val="pt-BR"/>
        </w:rPr>
        <w:t xml:space="preserve">s </w:t>
      </w:r>
      <w:r w:rsidR="00423E69" w:rsidRPr="00BB70B6">
        <w:rPr>
          <w:spacing w:val="20"/>
          <w:sz w:val="24"/>
          <w:szCs w:val="24"/>
          <w:lang w:val="pt-BR"/>
        </w:rPr>
        <w:t>Partes</w:t>
      </w:r>
      <w:r w:rsidR="005A34CA" w:rsidRPr="00BB70B6">
        <w:rPr>
          <w:spacing w:val="20"/>
          <w:sz w:val="24"/>
          <w:szCs w:val="24"/>
          <w:lang w:val="pt-BR"/>
        </w:rPr>
        <w:t xml:space="preserve">, </w:t>
      </w:r>
      <w:smartTag w:uri="schemas-houaiss/mini" w:element="verbetes">
        <w:r w:rsidR="00E02B19" w:rsidRPr="00BB70B6">
          <w:rPr>
            <w:spacing w:val="20"/>
            <w:sz w:val="24"/>
            <w:szCs w:val="24"/>
            <w:lang w:val="pt-BR"/>
          </w:rPr>
          <w:t>salvo</w:t>
        </w:r>
      </w:smartTag>
      <w:r w:rsidR="00E02B19" w:rsidRPr="00BB70B6">
        <w:rPr>
          <w:spacing w:val="20"/>
          <w:sz w:val="24"/>
          <w:szCs w:val="24"/>
          <w:lang w:val="pt-BR"/>
        </w:rPr>
        <w:t xml:space="preserve"> se</w:t>
      </w:r>
      <w:r w:rsidR="005A34CA" w:rsidRPr="00BB70B6">
        <w:rPr>
          <w:spacing w:val="20"/>
          <w:sz w:val="24"/>
          <w:szCs w:val="24"/>
          <w:lang w:val="pt-BR"/>
        </w:rPr>
        <w:t xml:space="preserve"> confirmados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por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lastRenderedPageBreak/>
          <w:t>escrito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423E69" w:rsidRPr="00BB70B6">
        <w:rPr>
          <w:spacing w:val="20"/>
          <w:sz w:val="24"/>
          <w:szCs w:val="24"/>
          <w:lang w:val="pt-BR"/>
        </w:rPr>
        <w:t>entre</w:t>
      </w:r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423E69" w:rsidRPr="00BB70B6">
        <w:rPr>
          <w:spacing w:val="20"/>
          <w:sz w:val="24"/>
          <w:szCs w:val="24"/>
          <w:lang w:val="pt-BR"/>
        </w:rPr>
        <w:t>estas</w:t>
      </w:r>
      <w:r w:rsidR="005A34CA" w:rsidRPr="00BB70B6">
        <w:rPr>
          <w:spacing w:val="20"/>
          <w:sz w:val="24"/>
          <w:szCs w:val="24"/>
          <w:lang w:val="pt-BR"/>
        </w:rPr>
        <w:t>.</w:t>
      </w:r>
    </w:p>
    <w:p w:rsidR="00423E69" w:rsidRPr="00BB70B6" w:rsidRDefault="00423E69" w:rsidP="00F94F47">
      <w:pPr>
        <w:autoSpaceDE w:val="0"/>
        <w:autoSpaceDN w:val="0"/>
        <w:spacing w:line="360" w:lineRule="exact"/>
        <w:textAlignment w:val="auto"/>
        <w:rPr>
          <w:spacing w:val="20"/>
          <w:sz w:val="24"/>
          <w:szCs w:val="24"/>
          <w:lang w:val="pt-BR"/>
        </w:rPr>
      </w:pPr>
    </w:p>
    <w:p w:rsidR="005A34CA" w:rsidRPr="00BB70B6" w:rsidRDefault="0087673B" w:rsidP="00D90D64">
      <w:pPr>
        <w:tabs>
          <w:tab w:val="left" w:pos="720"/>
        </w:tabs>
        <w:autoSpaceDE w:val="0"/>
        <w:autoSpaceDN w:val="0"/>
        <w:spacing w:line="360" w:lineRule="exact"/>
        <w:ind w:left="708" w:hanging="708"/>
        <w:textAlignment w:val="auto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8</w:t>
      </w:r>
      <w:r w:rsidR="00D90D64">
        <w:rPr>
          <w:spacing w:val="20"/>
          <w:sz w:val="24"/>
          <w:szCs w:val="24"/>
          <w:lang w:val="pt-BR"/>
        </w:rPr>
        <w:t>.5</w:t>
      </w:r>
      <w:r w:rsidR="00D90D64">
        <w:rPr>
          <w:spacing w:val="20"/>
          <w:sz w:val="24"/>
          <w:szCs w:val="24"/>
          <w:lang w:val="pt-BR"/>
        </w:rPr>
        <w:tab/>
      </w:r>
      <w:r w:rsidR="005A34CA" w:rsidRPr="00BB70B6">
        <w:rPr>
          <w:spacing w:val="20"/>
          <w:sz w:val="24"/>
          <w:szCs w:val="24"/>
          <w:lang w:val="pt-BR"/>
        </w:rPr>
        <w:t xml:space="preserve">Este </w:t>
      </w:r>
      <w:r w:rsidR="00E417AB" w:rsidRPr="00BB70B6">
        <w:rPr>
          <w:spacing w:val="20"/>
          <w:sz w:val="24"/>
          <w:szCs w:val="24"/>
          <w:lang w:val="pt-BR"/>
        </w:rPr>
        <w:t>Memorando</w:t>
      </w:r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acao" w:element="dm">
        <w:r w:rsidR="005A34CA" w:rsidRPr="00BB70B6">
          <w:rPr>
            <w:spacing w:val="20"/>
            <w:sz w:val="24"/>
            <w:szCs w:val="24"/>
            <w:lang w:val="pt-BR"/>
          </w:rPr>
          <w:t>somente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pode </w:t>
      </w:r>
      <w:smartTag w:uri="schemas-houaiss/acao" w:element="hm">
        <w:r w:rsidR="005A34CA" w:rsidRPr="00BB70B6">
          <w:rPr>
            <w:spacing w:val="20"/>
            <w:sz w:val="24"/>
            <w:szCs w:val="24"/>
            <w:lang w:val="pt-BR"/>
          </w:rPr>
          <w:t>ser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alterado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por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meio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="005A34CA" w:rsidRPr="00BB70B6">
          <w:rPr>
            <w:spacing w:val="20"/>
            <w:sz w:val="24"/>
            <w:szCs w:val="24"/>
            <w:lang w:val="pt-BR"/>
          </w:rPr>
          <w:t>um</w:t>
        </w:r>
      </w:smartTag>
      <w:r w:rsidR="005A34CA" w:rsidRPr="00BB70B6">
        <w:rPr>
          <w:spacing w:val="20"/>
          <w:sz w:val="24"/>
          <w:szCs w:val="24"/>
          <w:lang w:val="pt-BR"/>
        </w:rPr>
        <w:t xml:space="preserve"> </w:t>
      </w:r>
      <w:r w:rsidR="00C653A0">
        <w:rPr>
          <w:spacing w:val="20"/>
          <w:sz w:val="24"/>
          <w:szCs w:val="24"/>
          <w:lang w:val="pt-BR"/>
        </w:rPr>
        <w:t>termo aditivo firmado</w:t>
      </w:r>
      <w:r w:rsidR="005A34CA" w:rsidRPr="00BB70B6">
        <w:rPr>
          <w:spacing w:val="20"/>
          <w:sz w:val="24"/>
          <w:szCs w:val="24"/>
          <w:lang w:val="pt-BR"/>
        </w:rPr>
        <w:t xml:space="preserve"> p</w:t>
      </w:r>
      <w:r w:rsidR="00423E69" w:rsidRPr="00BB70B6">
        <w:rPr>
          <w:spacing w:val="20"/>
          <w:sz w:val="24"/>
          <w:szCs w:val="24"/>
          <w:lang w:val="pt-BR"/>
        </w:rPr>
        <w:t>elas Partes</w:t>
      </w:r>
      <w:r w:rsidR="005A34CA" w:rsidRPr="00BB70B6">
        <w:rPr>
          <w:spacing w:val="20"/>
          <w:sz w:val="24"/>
          <w:szCs w:val="24"/>
          <w:lang w:val="pt-BR"/>
        </w:rPr>
        <w:t>.</w:t>
      </w:r>
    </w:p>
    <w:p w:rsidR="00752BB8" w:rsidRDefault="00752BB8" w:rsidP="00D90D64">
      <w:pPr>
        <w:pStyle w:val="Corpodetexto3"/>
        <w:widowControl w:val="0"/>
        <w:tabs>
          <w:tab w:val="clear" w:pos="567"/>
        </w:tabs>
        <w:rPr>
          <w:spacing w:val="20"/>
          <w:szCs w:val="24"/>
        </w:rPr>
      </w:pPr>
      <w:bookmarkStart w:id="138" w:name="_DV_M251"/>
      <w:bookmarkStart w:id="139" w:name="_DV_M252"/>
      <w:bookmarkStart w:id="140" w:name="_DV_M253"/>
      <w:bookmarkStart w:id="141" w:name="_DV_M254"/>
      <w:bookmarkStart w:id="142" w:name="_DV_M256"/>
      <w:bookmarkStart w:id="143" w:name="_DV_M258"/>
      <w:bookmarkStart w:id="144" w:name="_DV_M259"/>
      <w:bookmarkStart w:id="145" w:name="_DV_M266"/>
      <w:bookmarkStart w:id="146" w:name="_DV_M267"/>
      <w:bookmarkStart w:id="147" w:name="_DV_M268"/>
      <w:bookmarkStart w:id="148" w:name="_DV_M270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752BB8" w:rsidRPr="007E2076" w:rsidRDefault="0087673B" w:rsidP="008311AF">
      <w:pPr>
        <w:pStyle w:val="Corpodetexto3"/>
        <w:widowControl w:val="0"/>
        <w:tabs>
          <w:tab w:val="clear" w:pos="567"/>
        </w:tabs>
        <w:spacing w:line="360" w:lineRule="auto"/>
        <w:ind w:left="705" w:hanging="705"/>
        <w:rPr>
          <w:spacing w:val="20"/>
          <w:szCs w:val="24"/>
        </w:rPr>
      </w:pPr>
      <w:r>
        <w:rPr>
          <w:spacing w:val="20"/>
          <w:szCs w:val="24"/>
        </w:rPr>
        <w:t>8</w:t>
      </w:r>
      <w:r w:rsidR="00D90D64" w:rsidRPr="007E2076">
        <w:rPr>
          <w:spacing w:val="20"/>
          <w:szCs w:val="24"/>
        </w:rPr>
        <w:t>.6</w:t>
      </w:r>
      <w:r w:rsidR="00752BB8" w:rsidRPr="007E2076">
        <w:rPr>
          <w:spacing w:val="20"/>
          <w:szCs w:val="24"/>
        </w:rPr>
        <w:tab/>
        <w:t>As P</w:t>
      </w:r>
      <w:r w:rsidR="0074150D">
        <w:rPr>
          <w:spacing w:val="20"/>
          <w:szCs w:val="24"/>
        </w:rPr>
        <w:t>artes</w:t>
      </w:r>
      <w:r w:rsidR="00752BB8" w:rsidRPr="007E2076">
        <w:rPr>
          <w:spacing w:val="20"/>
          <w:szCs w:val="24"/>
        </w:rPr>
        <w:t xml:space="preserve"> elegem o foro da Justiça Federal da capital do Estado de São Paulo para dirimir quaisquer dúvidas ou conflitos sobre o presente </w:t>
      </w:r>
      <w:r w:rsidR="00432A7E" w:rsidRPr="007E2076">
        <w:rPr>
          <w:spacing w:val="20"/>
          <w:szCs w:val="24"/>
        </w:rPr>
        <w:t>Memorando</w:t>
      </w:r>
      <w:r w:rsidR="00752BB8" w:rsidRPr="007E2076">
        <w:rPr>
          <w:spacing w:val="20"/>
          <w:szCs w:val="24"/>
        </w:rPr>
        <w:t>.</w:t>
      </w:r>
    </w:p>
    <w:p w:rsidR="008311AF" w:rsidRDefault="008311AF" w:rsidP="00F34E60">
      <w:pPr>
        <w:pStyle w:val="Corpodetexto3"/>
        <w:widowControl w:val="0"/>
        <w:tabs>
          <w:tab w:val="clear" w:pos="567"/>
        </w:tabs>
        <w:rPr>
          <w:spacing w:val="20"/>
          <w:szCs w:val="24"/>
        </w:rPr>
      </w:pPr>
      <w:bookmarkStart w:id="149" w:name="_DV_M271"/>
      <w:bookmarkEnd w:id="149"/>
    </w:p>
    <w:p w:rsidR="005A34CA" w:rsidRPr="00876AE6" w:rsidRDefault="005A34CA" w:rsidP="00F34E60">
      <w:pPr>
        <w:pStyle w:val="Corpodetexto3"/>
        <w:widowControl w:val="0"/>
        <w:tabs>
          <w:tab w:val="clear" w:pos="567"/>
        </w:tabs>
        <w:rPr>
          <w:spacing w:val="20"/>
          <w:szCs w:val="24"/>
        </w:rPr>
      </w:pPr>
      <w:r w:rsidRPr="00876AE6">
        <w:rPr>
          <w:spacing w:val="20"/>
          <w:szCs w:val="24"/>
        </w:rPr>
        <w:t xml:space="preserve">E, </w:t>
      </w:r>
      <w:smartTag w:uri="schemas-houaiss/mini" w:element="verbetes">
        <w:r w:rsidRPr="00876AE6">
          <w:rPr>
            <w:spacing w:val="20"/>
            <w:szCs w:val="24"/>
          </w:rPr>
          <w:t>por</w:t>
        </w:r>
      </w:smartTag>
      <w:r w:rsidRPr="00876AE6">
        <w:rPr>
          <w:spacing w:val="20"/>
          <w:szCs w:val="24"/>
        </w:rPr>
        <w:t xml:space="preserve"> estarem </w:t>
      </w:r>
      <w:smartTag w:uri="schemas-houaiss/mini" w:element="verbetes">
        <w:r w:rsidRPr="00876AE6">
          <w:rPr>
            <w:spacing w:val="20"/>
            <w:szCs w:val="24"/>
          </w:rPr>
          <w:t>assim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justas</w:t>
        </w:r>
      </w:smartTag>
      <w:r w:rsidRPr="00876AE6">
        <w:rPr>
          <w:spacing w:val="20"/>
          <w:szCs w:val="24"/>
        </w:rPr>
        <w:t xml:space="preserve"> e contratadas, as </w:t>
      </w:r>
      <w:smartTag w:uri="schemas-houaiss/mini" w:element="verbetes">
        <w:r w:rsidRPr="00876AE6">
          <w:rPr>
            <w:spacing w:val="20"/>
            <w:szCs w:val="24"/>
          </w:rPr>
          <w:t>Partes</w:t>
        </w:r>
      </w:smartTag>
      <w:r w:rsidRPr="00876AE6">
        <w:rPr>
          <w:spacing w:val="20"/>
          <w:szCs w:val="24"/>
        </w:rPr>
        <w:t xml:space="preserve"> assinam o </w:t>
      </w:r>
      <w:smartTag w:uri="schemas-houaiss/acao" w:element="dm">
        <w:r w:rsidRPr="00876AE6">
          <w:rPr>
            <w:spacing w:val="20"/>
            <w:szCs w:val="24"/>
          </w:rPr>
          <w:t>presente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instrumento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em</w:t>
        </w:r>
      </w:smartTag>
      <w:r w:rsidRPr="00876AE6">
        <w:rPr>
          <w:spacing w:val="20"/>
          <w:szCs w:val="24"/>
        </w:rPr>
        <w:t xml:space="preserve"> </w:t>
      </w:r>
      <w:r w:rsidR="009E2B45" w:rsidRPr="00876AE6">
        <w:rPr>
          <w:spacing w:val="20"/>
          <w:szCs w:val="24"/>
        </w:rPr>
        <w:t>0</w:t>
      </w:r>
      <w:r w:rsidR="00001144">
        <w:rPr>
          <w:spacing w:val="20"/>
          <w:szCs w:val="24"/>
        </w:rPr>
        <w:t>2</w:t>
      </w:r>
      <w:r w:rsidR="009E2B45" w:rsidRPr="00876AE6">
        <w:rPr>
          <w:spacing w:val="20"/>
          <w:szCs w:val="24"/>
        </w:rPr>
        <w:t xml:space="preserve"> </w:t>
      </w:r>
      <w:r w:rsidRPr="00876AE6">
        <w:rPr>
          <w:spacing w:val="20"/>
          <w:szCs w:val="24"/>
        </w:rPr>
        <w:t>(</w:t>
      </w:r>
      <w:r w:rsidR="00001144">
        <w:rPr>
          <w:spacing w:val="20"/>
          <w:szCs w:val="24"/>
        </w:rPr>
        <w:t>duas</w:t>
      </w:r>
      <w:r w:rsidRPr="00876AE6">
        <w:rPr>
          <w:spacing w:val="20"/>
          <w:szCs w:val="24"/>
        </w:rPr>
        <w:t xml:space="preserve">) </w:t>
      </w:r>
      <w:smartTag w:uri="schemas-houaiss/mini" w:element="verbetes">
        <w:r w:rsidRPr="00876AE6">
          <w:rPr>
            <w:spacing w:val="20"/>
            <w:szCs w:val="24"/>
          </w:rPr>
          <w:t>vias</w:t>
        </w:r>
      </w:smartTag>
      <w:r w:rsidRPr="00876AE6">
        <w:rPr>
          <w:spacing w:val="20"/>
          <w:szCs w:val="24"/>
        </w:rPr>
        <w:t xml:space="preserve"> de </w:t>
      </w:r>
      <w:smartTag w:uri="schemas-houaiss/mini" w:element="verbetes">
        <w:r w:rsidRPr="00876AE6">
          <w:rPr>
            <w:spacing w:val="20"/>
            <w:szCs w:val="24"/>
          </w:rPr>
          <w:t>igual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teor</w:t>
        </w:r>
      </w:smartTag>
      <w:r w:rsidRPr="00876AE6">
        <w:rPr>
          <w:spacing w:val="20"/>
          <w:szCs w:val="24"/>
        </w:rPr>
        <w:t xml:space="preserve"> e </w:t>
      </w:r>
      <w:smartTag w:uri="schemas-houaiss/acao" w:element="dm">
        <w:r w:rsidRPr="00876AE6">
          <w:rPr>
            <w:spacing w:val="20"/>
            <w:szCs w:val="24"/>
          </w:rPr>
          <w:t>para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um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só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efeito</w:t>
        </w:r>
      </w:smartTag>
      <w:r w:rsidRPr="00876AE6">
        <w:rPr>
          <w:spacing w:val="20"/>
          <w:szCs w:val="24"/>
        </w:rPr>
        <w:t xml:space="preserve">, na </w:t>
      </w:r>
      <w:smartTag w:uri="schemas-houaiss/acao" w:element="dm">
        <w:r w:rsidRPr="00876AE6">
          <w:rPr>
            <w:spacing w:val="20"/>
            <w:szCs w:val="24"/>
          </w:rPr>
          <w:t>presença</w:t>
        </w:r>
      </w:smartTag>
      <w:r w:rsidRPr="00876AE6">
        <w:rPr>
          <w:spacing w:val="20"/>
          <w:szCs w:val="24"/>
        </w:rPr>
        <w:t xml:space="preserve"> das duas </w:t>
      </w:r>
      <w:smartTag w:uri="schemas-houaiss/mini" w:element="verbetes">
        <w:r w:rsidRPr="00876AE6">
          <w:rPr>
            <w:spacing w:val="20"/>
            <w:szCs w:val="24"/>
          </w:rPr>
          <w:t>testemunhas</w:t>
        </w:r>
      </w:smartTag>
      <w:r w:rsidRPr="00876AE6">
        <w:rPr>
          <w:spacing w:val="20"/>
          <w:szCs w:val="24"/>
        </w:rPr>
        <w:t xml:space="preserve"> </w:t>
      </w:r>
      <w:smartTag w:uri="schemas-houaiss/mini" w:element="verbetes">
        <w:r w:rsidRPr="00876AE6">
          <w:rPr>
            <w:spacing w:val="20"/>
            <w:szCs w:val="24"/>
          </w:rPr>
          <w:t>abaixo</w:t>
        </w:r>
      </w:smartTag>
      <w:r w:rsidRPr="00876AE6">
        <w:rPr>
          <w:spacing w:val="20"/>
          <w:szCs w:val="24"/>
        </w:rPr>
        <w:t xml:space="preserve"> assinadas.</w:t>
      </w:r>
    </w:p>
    <w:p w:rsidR="005A34CA" w:rsidRPr="00876AE6" w:rsidRDefault="005A34CA" w:rsidP="00F34E60">
      <w:pPr>
        <w:pStyle w:val="Recuodecorpodetexto"/>
        <w:widowControl w:val="0"/>
        <w:spacing w:line="360" w:lineRule="exact"/>
        <w:jc w:val="left"/>
        <w:rPr>
          <w:b/>
          <w:bCs/>
          <w:sz w:val="24"/>
          <w:szCs w:val="24"/>
        </w:rPr>
      </w:pPr>
    </w:p>
    <w:bookmarkStart w:id="150" w:name="_DV_M272"/>
    <w:bookmarkEnd w:id="150"/>
    <w:p w:rsidR="00B71949" w:rsidRPr="00F2682B" w:rsidRDefault="006A4212" w:rsidP="00B71949">
      <w:pPr>
        <w:spacing w:line="360" w:lineRule="exact"/>
        <w:jc w:val="center"/>
        <w:rPr>
          <w:i/>
          <w:iCs/>
          <w:spacing w:val="20"/>
          <w:sz w:val="24"/>
          <w:szCs w:val="24"/>
          <w:lang w:val="pt-BR"/>
        </w:rPr>
      </w:pPr>
      <w:sdt>
        <w:sdtPr>
          <w:rPr>
            <w:i/>
            <w:iCs/>
            <w:spacing w:val="20"/>
            <w:sz w:val="24"/>
            <w:szCs w:val="24"/>
            <w:lang w:val="pt-BR"/>
          </w:rPr>
          <w:id w:val="1719552466"/>
          <w:placeholder>
            <w:docPart w:val="0861F953232943C3B4988792DC37A717"/>
          </w:placeholder>
          <w:showingPlcHdr/>
        </w:sdtPr>
        <w:sdtEndPr/>
        <w:sdtContent>
          <w:r w:rsidR="00654B17" w:rsidRPr="0010482F">
            <w:rPr>
              <w:rStyle w:val="TextodoEspaoReservado"/>
              <w:b/>
              <w:bCs/>
              <w:sz w:val="28"/>
              <w:szCs w:val="28"/>
            </w:rPr>
            <w:t>Cidade</w:t>
          </w:r>
        </w:sdtContent>
      </w:sdt>
      <w:r w:rsidR="0010482F">
        <w:rPr>
          <w:i/>
          <w:iCs/>
          <w:spacing w:val="20"/>
          <w:sz w:val="24"/>
          <w:szCs w:val="24"/>
          <w:lang w:val="pt-BR"/>
        </w:rPr>
        <w:t>,</w:t>
      </w:r>
      <w:r w:rsidR="002E016D">
        <w:rPr>
          <w:i/>
          <w:iCs/>
          <w:spacing w:val="20"/>
          <w:sz w:val="24"/>
          <w:szCs w:val="24"/>
          <w:lang w:val="pt-BR"/>
        </w:rPr>
        <w:t xml:space="preserve"> </w:t>
      </w:r>
      <w:sdt>
        <w:sdtPr>
          <w:rPr>
            <w:i/>
            <w:iCs/>
            <w:spacing w:val="20"/>
            <w:sz w:val="24"/>
            <w:szCs w:val="24"/>
            <w:lang w:val="pt-BR"/>
          </w:rPr>
          <w:id w:val="-1339225596"/>
          <w:placeholder>
            <w:docPart w:val="4F277FDDCB4E402494295DB0B58727A6"/>
          </w:placeholder>
          <w:showingPlcHdr/>
        </w:sdtPr>
        <w:sdtContent>
          <w:r w:rsidR="0010482F" w:rsidRPr="0010482F">
            <w:rPr>
              <w:rStyle w:val="TextodoEspaoReservado"/>
              <w:b/>
              <w:bCs/>
              <w:sz w:val="28"/>
              <w:szCs w:val="28"/>
            </w:rPr>
            <w:t>Dia</w:t>
          </w:r>
        </w:sdtContent>
      </w:sdt>
      <w:r w:rsidR="0010482F">
        <w:rPr>
          <w:i/>
          <w:iCs/>
          <w:spacing w:val="20"/>
          <w:sz w:val="24"/>
          <w:szCs w:val="24"/>
          <w:lang w:val="pt-BR"/>
        </w:rPr>
        <w:t xml:space="preserve"> </w:t>
      </w:r>
      <w:r w:rsidR="00B71949" w:rsidRPr="00D65645">
        <w:rPr>
          <w:i/>
          <w:iCs/>
          <w:spacing w:val="20"/>
          <w:sz w:val="24"/>
          <w:szCs w:val="24"/>
          <w:lang w:val="pt-BR"/>
        </w:rPr>
        <w:t>de</w:t>
      </w:r>
      <w:r w:rsidR="002E016D">
        <w:rPr>
          <w:i/>
          <w:iCs/>
          <w:spacing w:val="20"/>
          <w:sz w:val="24"/>
          <w:szCs w:val="24"/>
          <w:lang w:val="pt-BR"/>
        </w:rPr>
        <w:t xml:space="preserve"> </w:t>
      </w:r>
      <w:sdt>
        <w:sdtPr>
          <w:rPr>
            <w:i/>
            <w:iCs/>
            <w:spacing w:val="20"/>
            <w:sz w:val="24"/>
            <w:szCs w:val="24"/>
            <w:lang w:val="pt-BR"/>
          </w:rPr>
          <w:id w:val="1395085223"/>
          <w:placeholder>
            <w:docPart w:val="0861F953232943C3B4988792DC37A717"/>
          </w:placeholder>
        </w:sdtPr>
        <w:sdtEndPr/>
        <w:sdtContent>
          <w:proofErr w:type="spellStart"/>
          <w:proofErr w:type="gramStart"/>
          <w:r w:rsidR="0010482F" w:rsidRPr="0010482F">
            <w:rPr>
              <w:rStyle w:val="TextodoEspaoReservado"/>
              <w:b/>
              <w:bCs/>
              <w:sz w:val="28"/>
              <w:szCs w:val="28"/>
            </w:rPr>
            <w:t>Mês</w:t>
          </w:r>
          <w:proofErr w:type="spellEnd"/>
        </w:sdtContent>
      </w:sdt>
      <w:r w:rsidR="00B71949" w:rsidRPr="00D65645">
        <w:rPr>
          <w:i/>
          <w:iCs/>
          <w:spacing w:val="20"/>
          <w:sz w:val="24"/>
          <w:szCs w:val="24"/>
          <w:lang w:val="pt-BR"/>
        </w:rPr>
        <w:t xml:space="preserve">  de</w:t>
      </w:r>
      <w:proofErr w:type="gramEnd"/>
      <w:r w:rsidR="00B71949" w:rsidRPr="00D65645">
        <w:rPr>
          <w:i/>
          <w:iCs/>
          <w:spacing w:val="20"/>
          <w:sz w:val="24"/>
          <w:szCs w:val="24"/>
          <w:lang w:val="pt-BR"/>
        </w:rPr>
        <w:t xml:space="preserve"> </w:t>
      </w:r>
      <w:sdt>
        <w:sdtPr>
          <w:rPr>
            <w:i/>
            <w:iCs/>
            <w:spacing w:val="20"/>
            <w:sz w:val="24"/>
            <w:szCs w:val="24"/>
            <w:lang w:val="pt-BR"/>
          </w:rPr>
          <w:id w:val="191583577"/>
          <w:placeholder>
            <w:docPart w:val="0861F953232943C3B4988792DC37A717"/>
          </w:placeholder>
          <w:showingPlcHdr/>
        </w:sdtPr>
        <w:sdtEndPr/>
        <w:sdtContent>
          <w:r w:rsidR="002E016D" w:rsidRPr="0010482F">
            <w:rPr>
              <w:rStyle w:val="TextodoEspaoReservado"/>
              <w:b/>
              <w:bCs/>
              <w:sz w:val="28"/>
              <w:szCs w:val="28"/>
            </w:rPr>
            <w:t>Cidade</w:t>
          </w:r>
        </w:sdtContent>
      </w:sdt>
    </w:p>
    <w:p w:rsidR="005A34CA" w:rsidRPr="00876AE6" w:rsidRDefault="005A34CA" w:rsidP="00F34E60">
      <w:pPr>
        <w:pStyle w:val="Corpodetexto"/>
        <w:widowControl w:val="0"/>
        <w:spacing w:line="360" w:lineRule="exact"/>
        <w:jc w:val="center"/>
        <w:rPr>
          <w:rFonts w:ascii="Times New Roman" w:hAnsi="Times New Roman"/>
          <w:spacing w:val="20"/>
          <w:sz w:val="24"/>
          <w:szCs w:val="24"/>
        </w:rPr>
      </w:pPr>
    </w:p>
    <w:p w:rsidR="005A34CA" w:rsidRPr="00876AE6" w:rsidRDefault="005A34CA" w:rsidP="00F34E60">
      <w:pPr>
        <w:pStyle w:val="Recuodecorpodetexto"/>
        <w:widowControl w:val="0"/>
        <w:spacing w:line="360" w:lineRule="exact"/>
        <w:jc w:val="left"/>
        <w:rPr>
          <w:b/>
          <w:bCs/>
          <w:sz w:val="24"/>
          <w:szCs w:val="24"/>
        </w:rPr>
      </w:pPr>
    </w:p>
    <w:p w:rsidR="005A34CA" w:rsidRPr="00876AE6" w:rsidRDefault="005A34CA" w:rsidP="00F34E60">
      <w:pPr>
        <w:spacing w:line="360" w:lineRule="exact"/>
        <w:jc w:val="center"/>
        <w:rPr>
          <w:i/>
          <w:iCs/>
          <w:spacing w:val="20"/>
          <w:sz w:val="24"/>
          <w:szCs w:val="24"/>
          <w:lang w:val="pt-BR"/>
        </w:rPr>
      </w:pPr>
      <w:bookmarkStart w:id="151" w:name="_DV_M273"/>
      <w:bookmarkEnd w:id="151"/>
      <w:r w:rsidRPr="00876AE6">
        <w:rPr>
          <w:i/>
          <w:iCs/>
          <w:spacing w:val="20"/>
          <w:sz w:val="24"/>
          <w:szCs w:val="24"/>
          <w:lang w:val="pt-BR"/>
        </w:rPr>
        <w:t xml:space="preserve">[O restante da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página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 foi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intencionalmente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 deixado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em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branco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, segue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continuação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 da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página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Pr="00876AE6">
          <w:rPr>
            <w:i/>
            <w:iCs/>
            <w:spacing w:val="20"/>
            <w:sz w:val="24"/>
            <w:szCs w:val="24"/>
            <w:lang w:val="pt-BR"/>
          </w:rPr>
          <w:t>assinaturas</w:t>
        </w:r>
      </w:smartTag>
      <w:r w:rsidRPr="00876AE6">
        <w:rPr>
          <w:i/>
          <w:iCs/>
          <w:spacing w:val="20"/>
          <w:sz w:val="24"/>
          <w:szCs w:val="24"/>
          <w:lang w:val="pt-BR"/>
        </w:rPr>
        <w:t>]</w:t>
      </w:r>
    </w:p>
    <w:p w:rsidR="005A34CA" w:rsidRPr="00F2682B" w:rsidRDefault="005A34CA" w:rsidP="00BC1FF0">
      <w:pPr>
        <w:spacing w:line="360" w:lineRule="exact"/>
        <w:jc w:val="center"/>
        <w:rPr>
          <w:i/>
          <w:iCs/>
          <w:spacing w:val="20"/>
          <w:sz w:val="24"/>
          <w:szCs w:val="24"/>
          <w:lang w:val="pt-BR"/>
        </w:rPr>
      </w:pPr>
      <w:r w:rsidRPr="00876AE6">
        <w:rPr>
          <w:i/>
          <w:iCs/>
          <w:spacing w:val="20"/>
          <w:sz w:val="24"/>
          <w:szCs w:val="24"/>
          <w:lang w:val="pt-BR"/>
        </w:rPr>
        <w:br w:type="page"/>
      </w:r>
      <w:bookmarkStart w:id="152" w:name="_DV_M274"/>
      <w:bookmarkEnd w:id="152"/>
      <w:r w:rsidR="009E48D5" w:rsidRPr="00876AE6">
        <w:rPr>
          <w:i/>
          <w:iCs/>
          <w:spacing w:val="20"/>
          <w:sz w:val="24"/>
          <w:szCs w:val="24"/>
          <w:lang w:val="pt-BR"/>
        </w:rPr>
        <w:lastRenderedPageBreak/>
        <w:t xml:space="preserve">Página de assinaturas do Memorando de </w:t>
      </w:r>
      <w:r w:rsidR="009E48D5">
        <w:rPr>
          <w:i/>
          <w:iCs/>
          <w:spacing w:val="20"/>
          <w:sz w:val="24"/>
          <w:szCs w:val="24"/>
          <w:lang w:val="pt-BR"/>
        </w:rPr>
        <w:t xml:space="preserve">Entendimentos </w:t>
      </w:r>
      <w:r w:rsidR="009E48D5" w:rsidRPr="00876AE6">
        <w:rPr>
          <w:i/>
          <w:iCs/>
          <w:spacing w:val="20"/>
          <w:sz w:val="24"/>
          <w:szCs w:val="24"/>
          <w:lang w:val="pt-BR"/>
        </w:rPr>
        <w:t>celebrado entre</w:t>
      </w:r>
      <w:r w:rsidR="00654B17" w:rsidRPr="00654B17">
        <w:rPr>
          <w:i/>
          <w:iCs/>
          <w:spacing w:val="20"/>
          <w:sz w:val="24"/>
          <w:szCs w:val="24"/>
          <w:lang w:val="pt-BR"/>
        </w:rPr>
        <w:t xml:space="preserve"> </w:t>
      </w:r>
      <w:sdt>
        <w:sdtPr>
          <w:rPr>
            <w:i/>
            <w:iCs/>
            <w:spacing w:val="20"/>
            <w:sz w:val="24"/>
            <w:szCs w:val="24"/>
            <w:lang w:val="pt-BR"/>
          </w:rPr>
          <w:id w:val="-1032642979"/>
          <w:placeholder>
            <w:docPart w:val="56823F703D504F52A27EDC5FCDF75508"/>
          </w:placeholder>
          <w:showingPlcHdr/>
        </w:sdtPr>
        <w:sdtContent>
          <w:r w:rsidR="00654B17" w:rsidRPr="00B71949">
            <w:rPr>
              <w:rStyle w:val="TextodoEspaoReservado"/>
              <w:b/>
              <w:bCs/>
              <w:sz w:val="28"/>
              <w:szCs w:val="28"/>
            </w:rPr>
            <w:t xml:space="preserve">Razão </w:t>
          </w:r>
          <w:proofErr w:type="gramStart"/>
          <w:r w:rsidR="00654B17" w:rsidRPr="00B71949">
            <w:rPr>
              <w:rStyle w:val="TextodoEspaoReservado"/>
              <w:b/>
              <w:bCs/>
              <w:sz w:val="28"/>
              <w:szCs w:val="28"/>
            </w:rPr>
            <w:t>Social</w:t>
          </w:r>
        </w:sdtContent>
      </w:sdt>
      <w:r w:rsidR="009E48D5">
        <w:rPr>
          <w:i/>
          <w:iCs/>
          <w:spacing w:val="20"/>
          <w:sz w:val="24"/>
          <w:szCs w:val="24"/>
          <w:lang w:val="pt-BR"/>
        </w:rPr>
        <w:t xml:space="preserve"> </w:t>
      </w:r>
      <w:r w:rsidR="009E48D5" w:rsidRPr="00654B17">
        <w:rPr>
          <w:i/>
          <w:iCs/>
          <w:spacing w:val="20"/>
          <w:sz w:val="24"/>
          <w:szCs w:val="24"/>
          <w:lang w:val="pt-BR"/>
        </w:rPr>
        <w:t xml:space="preserve"> </w:t>
      </w:r>
      <w:r w:rsidR="00654B17">
        <w:rPr>
          <w:sz w:val="24"/>
          <w:szCs w:val="24"/>
          <w:lang w:val="pt-BR"/>
        </w:rPr>
        <w:t>e</w:t>
      </w:r>
      <w:proofErr w:type="gramEnd"/>
      <w:r w:rsidR="00654B17">
        <w:rPr>
          <w:sz w:val="24"/>
          <w:szCs w:val="24"/>
          <w:lang w:val="pt-BR"/>
        </w:rPr>
        <w:t xml:space="preserve"> C</w:t>
      </w:r>
      <w:r w:rsidR="00D65645" w:rsidRPr="00654B17">
        <w:rPr>
          <w:sz w:val="24"/>
          <w:szCs w:val="24"/>
          <w:lang w:val="pt-BR"/>
        </w:rPr>
        <w:t>AIXA</w:t>
      </w:r>
      <w:r w:rsidR="00D65645" w:rsidRPr="00403B4A">
        <w:rPr>
          <w:sz w:val="24"/>
          <w:szCs w:val="24"/>
          <w:lang w:val="pt-BR"/>
        </w:rPr>
        <w:t xml:space="preserve"> ECONÔMICA </w:t>
      </w:r>
      <w:r w:rsidR="00D65645" w:rsidRPr="00D65645">
        <w:rPr>
          <w:sz w:val="24"/>
          <w:szCs w:val="24"/>
          <w:lang w:val="pt-BR"/>
        </w:rPr>
        <w:t>FEDERAL</w:t>
      </w:r>
      <w:r w:rsidR="00654B17">
        <w:rPr>
          <w:sz w:val="24"/>
          <w:szCs w:val="24"/>
          <w:lang w:val="pt-BR"/>
        </w:rPr>
        <w:t xml:space="preserve"> </w:t>
      </w:r>
      <w:r w:rsidR="009E48D5" w:rsidRPr="00D65645">
        <w:rPr>
          <w:i/>
          <w:iCs/>
          <w:spacing w:val="20"/>
          <w:sz w:val="24"/>
          <w:szCs w:val="24"/>
          <w:lang w:val="pt-BR"/>
        </w:rPr>
        <w:t xml:space="preserve">em </w:t>
      </w:r>
      <w:sdt>
        <w:sdtPr>
          <w:rPr>
            <w:i/>
            <w:iCs/>
            <w:spacing w:val="20"/>
            <w:sz w:val="24"/>
            <w:szCs w:val="24"/>
            <w:lang w:val="pt-BR"/>
          </w:rPr>
          <w:id w:val="-241184117"/>
          <w:placeholder>
            <w:docPart w:val="87845ACCE0924C87A816598A6FE84675"/>
          </w:placeholder>
          <w:showingPlcHdr/>
        </w:sdtPr>
        <w:sdtEndPr/>
        <w:sdtContent>
          <w:r w:rsidR="00B71949" w:rsidRPr="00B71949">
            <w:rPr>
              <w:rStyle w:val="TextodoEspaoReservado"/>
              <w:b/>
              <w:bCs/>
              <w:i/>
              <w:sz w:val="28"/>
              <w:szCs w:val="28"/>
            </w:rPr>
            <w:t>Dia</w:t>
          </w:r>
          <w:r w:rsidR="00B71949" w:rsidRPr="00180265">
            <w:rPr>
              <w:rStyle w:val="TextodoEspaoReservado"/>
            </w:rPr>
            <w:t>.</w:t>
          </w:r>
        </w:sdtContent>
      </w:sdt>
      <w:r w:rsidR="00654B17">
        <w:rPr>
          <w:i/>
          <w:iCs/>
          <w:spacing w:val="20"/>
          <w:sz w:val="24"/>
          <w:szCs w:val="24"/>
          <w:lang w:val="pt-BR"/>
        </w:rPr>
        <w:t xml:space="preserve"> </w:t>
      </w:r>
      <w:proofErr w:type="gramStart"/>
      <w:r w:rsidR="00654B17">
        <w:rPr>
          <w:i/>
          <w:iCs/>
          <w:spacing w:val="20"/>
          <w:sz w:val="24"/>
          <w:szCs w:val="24"/>
          <w:lang w:val="pt-BR"/>
        </w:rPr>
        <w:t>d</w:t>
      </w:r>
      <w:r w:rsidR="009E48D5" w:rsidRPr="00D65645">
        <w:rPr>
          <w:i/>
          <w:iCs/>
          <w:spacing w:val="20"/>
          <w:sz w:val="24"/>
          <w:szCs w:val="24"/>
          <w:lang w:val="pt-BR"/>
        </w:rPr>
        <w:t>e</w:t>
      </w:r>
      <w:proofErr w:type="gramEnd"/>
      <w:r w:rsidR="00654B17">
        <w:rPr>
          <w:i/>
          <w:iCs/>
          <w:spacing w:val="20"/>
          <w:sz w:val="24"/>
          <w:szCs w:val="24"/>
          <w:lang w:val="pt-BR"/>
        </w:rPr>
        <w:t xml:space="preserve"> </w:t>
      </w:r>
      <w:sdt>
        <w:sdtPr>
          <w:rPr>
            <w:i/>
            <w:iCs/>
            <w:spacing w:val="20"/>
            <w:sz w:val="24"/>
            <w:szCs w:val="24"/>
            <w:lang w:val="pt-BR"/>
          </w:rPr>
          <w:id w:val="62375632"/>
          <w:placeholder>
            <w:docPart w:val="47FCCDE6E7A44AC88FBB0EAA732ADEB0"/>
          </w:placeholder>
          <w:showingPlcHdr/>
        </w:sdtPr>
        <w:sdtEndPr/>
        <w:sdtContent>
          <w:r w:rsidR="00B71949" w:rsidRPr="00B71949">
            <w:rPr>
              <w:rStyle w:val="TextodoEspaoReservado"/>
              <w:b/>
              <w:bCs/>
              <w:i/>
              <w:sz w:val="28"/>
              <w:szCs w:val="28"/>
            </w:rPr>
            <w:t>Mês</w:t>
          </w:r>
          <w:r w:rsidR="00B71949" w:rsidRPr="00180265">
            <w:rPr>
              <w:rStyle w:val="TextodoEspaoReservado"/>
            </w:rPr>
            <w:t>.</w:t>
          </w:r>
        </w:sdtContent>
      </w:sdt>
      <w:r w:rsidR="00654B17">
        <w:rPr>
          <w:i/>
          <w:iCs/>
          <w:spacing w:val="20"/>
          <w:sz w:val="24"/>
          <w:szCs w:val="24"/>
          <w:lang w:val="pt-BR"/>
        </w:rPr>
        <w:t xml:space="preserve"> </w:t>
      </w:r>
      <w:proofErr w:type="gramStart"/>
      <w:r w:rsidR="009E48D5" w:rsidRPr="00D65645">
        <w:rPr>
          <w:i/>
          <w:iCs/>
          <w:spacing w:val="20"/>
          <w:sz w:val="24"/>
          <w:szCs w:val="24"/>
          <w:lang w:val="pt-BR"/>
        </w:rPr>
        <w:t>de</w:t>
      </w:r>
      <w:proofErr w:type="gramEnd"/>
      <w:r w:rsidR="009E48D5" w:rsidRPr="00D65645">
        <w:rPr>
          <w:i/>
          <w:iCs/>
          <w:spacing w:val="20"/>
          <w:sz w:val="24"/>
          <w:szCs w:val="24"/>
          <w:lang w:val="pt-BR"/>
        </w:rPr>
        <w:t xml:space="preserve"> </w:t>
      </w:r>
      <w:sdt>
        <w:sdtPr>
          <w:rPr>
            <w:i/>
            <w:iCs/>
            <w:spacing w:val="20"/>
            <w:sz w:val="24"/>
            <w:szCs w:val="24"/>
            <w:lang w:val="pt-BR"/>
          </w:rPr>
          <w:id w:val="622189352"/>
          <w:placeholder>
            <w:docPart w:val="A03BFDDC09314AD0960713521B9FDAA6"/>
          </w:placeholder>
          <w:showingPlcHdr/>
        </w:sdtPr>
        <w:sdtEndPr/>
        <w:sdtContent>
          <w:r w:rsidR="00B71949" w:rsidRPr="00B71949">
            <w:rPr>
              <w:rStyle w:val="TextodoEspaoReservado"/>
              <w:b/>
              <w:bCs/>
              <w:i/>
              <w:sz w:val="28"/>
              <w:szCs w:val="28"/>
            </w:rPr>
            <w:t>Ano</w:t>
          </w:r>
          <w:r w:rsidR="00B71949" w:rsidRPr="00180265">
            <w:rPr>
              <w:rStyle w:val="TextodoEspaoReservado"/>
            </w:rPr>
            <w:t>.</w:t>
          </w:r>
        </w:sdtContent>
      </w:sdt>
    </w:p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sdt>
      <w:sdtPr>
        <w:rPr>
          <w:spacing w:val="20"/>
          <w:sz w:val="24"/>
          <w:szCs w:val="24"/>
          <w:lang w:val="pt-BR"/>
        </w:rPr>
        <w:id w:val="103394994"/>
        <w:placeholder>
          <w:docPart w:val="CEDBC48EA2AE4851808F7E0BD47E336F"/>
        </w:placeholder>
        <w:showingPlcHdr/>
      </w:sdtPr>
      <w:sdtEndPr/>
      <w:sdtContent>
        <w:p w:rsidR="005A34CA" w:rsidRPr="00876AE6" w:rsidRDefault="00B71949" w:rsidP="00F34E60">
          <w:pPr>
            <w:spacing w:line="360" w:lineRule="exact"/>
            <w:jc w:val="left"/>
            <w:rPr>
              <w:spacing w:val="20"/>
              <w:sz w:val="24"/>
              <w:szCs w:val="24"/>
              <w:lang w:val="pt-BR"/>
            </w:rPr>
          </w:pPr>
          <w:r w:rsidRPr="00B71949">
            <w:rPr>
              <w:rStyle w:val="TextodoEspaoReservado"/>
              <w:b/>
              <w:bCs/>
              <w:i/>
              <w:sz w:val="28"/>
              <w:szCs w:val="28"/>
            </w:rPr>
            <w:t>Razão Social</w:t>
          </w:r>
        </w:p>
      </w:sdtContent>
    </w:sdt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52"/>
      </w:tblGrid>
      <w:tr w:rsidR="005A34CA" w:rsidRPr="00876AE6"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5A34CA" w:rsidRDefault="005A34CA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6825C6" w:rsidRPr="00876AE6" w:rsidRDefault="006825C6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5A34CA" w:rsidRPr="00876AE6" w:rsidRDefault="005A34CA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smartTag w:uri="schemas-houaiss/mini" w:element="verbetes">
              <w:r w:rsidRPr="00876AE6">
                <w:rPr>
                  <w:sz w:val="24"/>
                  <w:szCs w:val="24"/>
                  <w:lang w:val="pt-BR"/>
                </w:rPr>
                <w:t>Nome</w:t>
              </w:r>
            </w:smartTag>
            <w:r w:rsidRPr="00876AE6">
              <w:rPr>
                <w:sz w:val="24"/>
                <w:szCs w:val="24"/>
                <w:lang w:val="pt-BR"/>
              </w:rPr>
              <w:t>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  <w:p w:rsidR="005A34CA" w:rsidRPr="00876AE6" w:rsidRDefault="005A34CA" w:rsidP="00CE6A5F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Cargo: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5A34CA" w:rsidRDefault="005A34CA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6825C6" w:rsidRPr="00876AE6" w:rsidRDefault="006825C6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5A34CA" w:rsidRPr="00876AE6" w:rsidRDefault="005A34CA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smartTag w:uri="schemas-houaiss/mini" w:element="verbetes">
              <w:r w:rsidRPr="00876AE6">
                <w:rPr>
                  <w:sz w:val="24"/>
                  <w:szCs w:val="24"/>
                  <w:lang w:val="pt-BR"/>
                </w:rPr>
                <w:t>Nome</w:t>
              </w:r>
            </w:smartTag>
            <w:r w:rsidRPr="00876AE6">
              <w:rPr>
                <w:sz w:val="24"/>
                <w:szCs w:val="24"/>
                <w:lang w:val="pt-BR"/>
              </w:rPr>
              <w:t>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  <w:p w:rsidR="005A34CA" w:rsidRPr="00876AE6" w:rsidRDefault="005A34CA" w:rsidP="00CE6A5F">
            <w:pPr>
              <w:spacing w:line="360" w:lineRule="exact"/>
              <w:rPr>
                <w:sz w:val="24"/>
                <w:szCs w:val="24"/>
                <w:lang w:val="pt-BR"/>
              </w:rPr>
            </w:pPr>
            <w:smartTag w:uri="schemas-houaiss/acao" w:element="dm">
              <w:r w:rsidRPr="00876AE6">
                <w:rPr>
                  <w:sz w:val="24"/>
                  <w:szCs w:val="24"/>
                  <w:lang w:val="pt-BR"/>
                </w:rPr>
                <w:t>Cargo</w:t>
              </w:r>
            </w:smartTag>
            <w:r w:rsidRPr="00876AE6">
              <w:rPr>
                <w:sz w:val="24"/>
                <w:szCs w:val="24"/>
                <w:lang w:val="pt-BR"/>
              </w:rPr>
              <w:t>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</w:tc>
      </w:tr>
    </w:tbl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p w:rsidR="005A34CA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p w:rsidR="006825C6" w:rsidRPr="00876AE6" w:rsidRDefault="006825C6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p w:rsidR="005A34CA" w:rsidRPr="0035305E" w:rsidRDefault="00B27092" w:rsidP="00F34E60">
      <w:pPr>
        <w:spacing w:line="360" w:lineRule="exact"/>
        <w:jc w:val="left"/>
        <w:rPr>
          <w:b/>
          <w:spacing w:val="20"/>
          <w:sz w:val="24"/>
          <w:lang w:val="pt-BR"/>
        </w:rPr>
      </w:pPr>
      <w:r>
        <w:rPr>
          <w:b/>
          <w:sz w:val="24"/>
          <w:szCs w:val="24"/>
          <w:lang w:val="pt-BR"/>
        </w:rPr>
        <w:t>CAIXA ECONÔMICA FEDERAL</w:t>
      </w:r>
    </w:p>
    <w:p w:rsidR="00E02C1E" w:rsidRPr="007439A5" w:rsidRDefault="00E02C1E" w:rsidP="00F34E60">
      <w:pPr>
        <w:spacing w:line="360" w:lineRule="exact"/>
        <w:jc w:val="left"/>
        <w:rPr>
          <w:b/>
          <w:spacing w:val="20"/>
          <w:sz w:val="24"/>
          <w:szCs w:val="24"/>
          <w:lang w:val="pt-BR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52"/>
      </w:tblGrid>
      <w:tr w:rsidR="005A34CA" w:rsidRPr="00876AE6"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5A34CA" w:rsidRPr="00876AE6" w:rsidRDefault="005A34CA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5A34CA" w:rsidRDefault="005A34CA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6825C6" w:rsidRPr="00876AE6" w:rsidRDefault="006825C6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5A34CA" w:rsidRPr="00876AE6" w:rsidRDefault="005A34CA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Nome: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  <w:p w:rsidR="005A34CA" w:rsidRPr="00876AE6" w:rsidRDefault="005A34CA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Cargo:</w:t>
            </w:r>
            <w:r w:rsidR="004E3E40">
              <w:rPr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94ABA" w:rsidRDefault="00794ABA" w:rsidP="00794ABA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794ABA" w:rsidRDefault="00794ABA" w:rsidP="00794ABA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794ABA" w:rsidRPr="00876AE6" w:rsidRDefault="00794ABA" w:rsidP="00794ABA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794ABA" w:rsidRPr="00876AE6" w:rsidRDefault="00794ABA" w:rsidP="00794ABA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Nome:</w:t>
            </w:r>
            <w:r>
              <w:rPr>
                <w:sz w:val="24"/>
                <w:szCs w:val="24"/>
                <w:lang w:val="pt-BR"/>
              </w:rPr>
              <w:t xml:space="preserve"> </w:t>
            </w:r>
          </w:p>
          <w:p w:rsidR="005A34CA" w:rsidRPr="00876AE6" w:rsidRDefault="00794ABA" w:rsidP="00794ABA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Cargo:</w:t>
            </w:r>
          </w:p>
        </w:tc>
      </w:tr>
    </w:tbl>
    <w:p w:rsidR="005A34CA" w:rsidRPr="00876AE6" w:rsidRDefault="005A34CA" w:rsidP="00F34E60">
      <w:pPr>
        <w:spacing w:line="360" w:lineRule="exact"/>
        <w:jc w:val="center"/>
        <w:rPr>
          <w:spacing w:val="20"/>
          <w:sz w:val="24"/>
          <w:szCs w:val="24"/>
          <w:lang w:val="pt-BR"/>
        </w:rPr>
      </w:pPr>
    </w:p>
    <w:p w:rsidR="005A34CA" w:rsidRPr="00876AE6" w:rsidRDefault="005A34CA" w:rsidP="00F34E60">
      <w:pPr>
        <w:spacing w:line="360" w:lineRule="exact"/>
        <w:rPr>
          <w:i/>
          <w:iCs/>
          <w:spacing w:val="20"/>
          <w:sz w:val="24"/>
          <w:szCs w:val="24"/>
          <w:lang w:val="pt-BR"/>
        </w:rPr>
      </w:pPr>
      <w:bookmarkStart w:id="153" w:name="_DV_M275"/>
      <w:bookmarkEnd w:id="153"/>
    </w:p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  <w:bookmarkStart w:id="154" w:name="_DV_M277"/>
      <w:bookmarkEnd w:id="154"/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T</w:t>
        </w:r>
        <w:r w:rsidR="00210B17" w:rsidRPr="00876AE6">
          <w:rPr>
            <w:spacing w:val="20"/>
            <w:sz w:val="24"/>
            <w:szCs w:val="24"/>
            <w:lang w:val="pt-BR"/>
          </w:rPr>
          <w:t>estemunhas</w:t>
        </w:r>
      </w:smartTag>
      <w:r w:rsidRPr="00876AE6">
        <w:rPr>
          <w:spacing w:val="20"/>
          <w:sz w:val="24"/>
          <w:szCs w:val="24"/>
          <w:lang w:val="pt-BR"/>
        </w:rPr>
        <w:t>:</w:t>
      </w:r>
    </w:p>
    <w:p w:rsidR="005A34CA" w:rsidRPr="00876AE6" w:rsidRDefault="005A34CA" w:rsidP="00F34E60">
      <w:pPr>
        <w:spacing w:line="360" w:lineRule="exact"/>
        <w:jc w:val="left"/>
        <w:rPr>
          <w:spacing w:val="20"/>
          <w:sz w:val="24"/>
          <w:szCs w:val="24"/>
          <w:lang w:val="pt-BR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52"/>
      </w:tblGrid>
      <w:tr w:rsidR="00C4455C" w:rsidRPr="00876AE6"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C4455C" w:rsidRPr="00876AE6" w:rsidRDefault="00C4455C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  <w:bookmarkStart w:id="155" w:name="_DV_M278"/>
            <w:bookmarkStart w:id="156" w:name="_DV_M281"/>
            <w:bookmarkEnd w:id="155"/>
            <w:bookmarkEnd w:id="156"/>
          </w:p>
          <w:p w:rsidR="00C4455C" w:rsidRPr="00876AE6" w:rsidRDefault="00C4455C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smartTag w:uri="schemas-houaiss/mini" w:element="verbetes">
              <w:r w:rsidRPr="00876AE6">
                <w:rPr>
                  <w:sz w:val="24"/>
                  <w:szCs w:val="24"/>
                  <w:lang w:val="pt-BR"/>
                </w:rPr>
                <w:t>Nome</w:t>
              </w:r>
            </w:smartTag>
            <w:r w:rsidRPr="00876AE6">
              <w:rPr>
                <w:sz w:val="24"/>
                <w:szCs w:val="24"/>
                <w:lang w:val="pt-BR"/>
              </w:rPr>
              <w:t>:</w:t>
            </w:r>
          </w:p>
          <w:p w:rsidR="00C4455C" w:rsidRPr="00876AE6" w:rsidRDefault="00C4455C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CPF/MF: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4455C" w:rsidRPr="00876AE6" w:rsidRDefault="00C4455C" w:rsidP="00F34E60">
            <w:pPr>
              <w:pBdr>
                <w:bottom w:val="single" w:sz="12" w:space="1" w:color="auto"/>
              </w:pBdr>
              <w:spacing w:line="360" w:lineRule="exact"/>
              <w:rPr>
                <w:sz w:val="24"/>
                <w:szCs w:val="24"/>
                <w:lang w:val="pt-BR"/>
              </w:rPr>
            </w:pPr>
          </w:p>
          <w:p w:rsidR="00C4455C" w:rsidRPr="00876AE6" w:rsidRDefault="00C4455C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smartTag w:uri="schemas-houaiss/mini" w:element="verbetes">
              <w:r w:rsidRPr="00876AE6">
                <w:rPr>
                  <w:sz w:val="24"/>
                  <w:szCs w:val="24"/>
                  <w:lang w:val="pt-BR"/>
                </w:rPr>
                <w:t>Nome</w:t>
              </w:r>
            </w:smartTag>
            <w:r w:rsidRPr="00876AE6">
              <w:rPr>
                <w:sz w:val="24"/>
                <w:szCs w:val="24"/>
                <w:lang w:val="pt-BR"/>
              </w:rPr>
              <w:t>:</w:t>
            </w:r>
          </w:p>
          <w:p w:rsidR="00C4455C" w:rsidRPr="00876AE6" w:rsidRDefault="00C4455C" w:rsidP="00F34E60">
            <w:pPr>
              <w:spacing w:line="360" w:lineRule="exact"/>
              <w:rPr>
                <w:sz w:val="24"/>
                <w:szCs w:val="24"/>
                <w:lang w:val="pt-BR"/>
              </w:rPr>
            </w:pPr>
            <w:r w:rsidRPr="00876AE6">
              <w:rPr>
                <w:sz w:val="24"/>
                <w:szCs w:val="24"/>
                <w:lang w:val="pt-BR"/>
              </w:rPr>
              <w:t>CPF/MF:</w:t>
            </w:r>
          </w:p>
        </w:tc>
      </w:tr>
    </w:tbl>
    <w:p w:rsidR="00A6787E" w:rsidRDefault="00A6787E" w:rsidP="00D56618">
      <w:pPr>
        <w:spacing w:line="360" w:lineRule="exact"/>
        <w:jc w:val="center"/>
        <w:rPr>
          <w:spacing w:val="20"/>
          <w:sz w:val="24"/>
          <w:szCs w:val="24"/>
          <w:lang w:val="pt-BR"/>
        </w:rPr>
      </w:pPr>
    </w:p>
    <w:p w:rsidR="00A6787E" w:rsidRPr="00A6787E" w:rsidRDefault="00A6787E" w:rsidP="00A6787E">
      <w:pPr>
        <w:rPr>
          <w:sz w:val="24"/>
          <w:szCs w:val="24"/>
          <w:lang w:val="pt-BR"/>
        </w:rPr>
      </w:pPr>
    </w:p>
    <w:p w:rsidR="00A6787E" w:rsidRPr="00A6787E" w:rsidRDefault="00A6787E" w:rsidP="00A6787E">
      <w:pPr>
        <w:rPr>
          <w:sz w:val="24"/>
          <w:szCs w:val="24"/>
          <w:lang w:val="pt-BR"/>
        </w:rPr>
      </w:pPr>
    </w:p>
    <w:p w:rsidR="00A6787E" w:rsidRDefault="00A6787E" w:rsidP="00D56618">
      <w:pPr>
        <w:spacing w:line="360" w:lineRule="exact"/>
        <w:jc w:val="center"/>
        <w:rPr>
          <w:sz w:val="24"/>
          <w:szCs w:val="24"/>
          <w:lang w:val="pt-BR"/>
        </w:rPr>
      </w:pPr>
    </w:p>
    <w:p w:rsidR="00A6787E" w:rsidRDefault="00A6787E" w:rsidP="00A6787E">
      <w:pPr>
        <w:tabs>
          <w:tab w:val="left" w:pos="3330"/>
        </w:tabs>
        <w:spacing w:line="360" w:lineRule="exact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ab/>
      </w:r>
    </w:p>
    <w:p w:rsidR="00D56618" w:rsidRPr="00087D6F" w:rsidRDefault="005A34CA" w:rsidP="00D56618">
      <w:pPr>
        <w:spacing w:line="360" w:lineRule="exact"/>
        <w:jc w:val="center"/>
        <w:rPr>
          <w:b/>
          <w:sz w:val="24"/>
          <w:szCs w:val="24"/>
          <w:lang w:val="pt-BR"/>
        </w:rPr>
      </w:pPr>
      <w:r w:rsidRPr="00A6787E">
        <w:rPr>
          <w:sz w:val="24"/>
          <w:szCs w:val="24"/>
          <w:lang w:val="pt-BR"/>
        </w:rPr>
        <w:br w:type="page"/>
      </w:r>
      <w:bookmarkStart w:id="157" w:name="_DV_M282"/>
      <w:bookmarkStart w:id="158" w:name="_DV_M284"/>
      <w:bookmarkStart w:id="159" w:name="_DV_M285"/>
      <w:bookmarkEnd w:id="157"/>
      <w:bookmarkEnd w:id="158"/>
      <w:bookmarkEnd w:id="159"/>
      <w:r w:rsidR="00D56618" w:rsidRPr="00087D6F">
        <w:rPr>
          <w:b/>
          <w:sz w:val="24"/>
          <w:szCs w:val="24"/>
          <w:lang w:val="pt-BR"/>
        </w:rPr>
        <w:lastRenderedPageBreak/>
        <w:t xml:space="preserve">Anexo I – </w:t>
      </w:r>
      <w:r w:rsidR="009D372E">
        <w:rPr>
          <w:b/>
          <w:sz w:val="24"/>
          <w:szCs w:val="24"/>
          <w:lang w:val="pt-BR"/>
        </w:rPr>
        <w:t>Relação</w:t>
      </w:r>
      <w:r w:rsidR="00D56618" w:rsidRPr="00087D6F">
        <w:rPr>
          <w:b/>
          <w:sz w:val="24"/>
          <w:szCs w:val="24"/>
          <w:lang w:val="pt-BR"/>
        </w:rPr>
        <w:t xml:space="preserve"> de </w:t>
      </w:r>
      <w:r w:rsidR="009D372E">
        <w:rPr>
          <w:b/>
          <w:sz w:val="24"/>
          <w:szCs w:val="24"/>
          <w:lang w:val="pt-BR"/>
        </w:rPr>
        <w:t>Pessoas Autorizadas</w:t>
      </w:r>
    </w:p>
    <w:p w:rsidR="00D56618" w:rsidRPr="00876AE6" w:rsidRDefault="00D56618" w:rsidP="00D56618">
      <w:pPr>
        <w:spacing w:line="360" w:lineRule="exact"/>
        <w:rPr>
          <w:color w:val="000000"/>
          <w:sz w:val="24"/>
          <w:szCs w:val="24"/>
          <w:u w:val="single"/>
          <w:lang w:val="pt-BR"/>
        </w:rPr>
      </w:pPr>
    </w:p>
    <w:p w:rsidR="00DF7987" w:rsidRPr="00876AE6" w:rsidRDefault="00DF7987" w:rsidP="00D56618">
      <w:pPr>
        <w:spacing w:line="360" w:lineRule="exact"/>
        <w:rPr>
          <w:color w:val="000000"/>
          <w:sz w:val="24"/>
          <w:szCs w:val="24"/>
          <w:u w:val="single"/>
          <w:lang w:val="pt-BR"/>
        </w:rPr>
      </w:pPr>
      <w:r>
        <w:rPr>
          <w:color w:val="000000"/>
          <w:sz w:val="24"/>
          <w:szCs w:val="24"/>
          <w:u w:val="single"/>
          <w:lang w:val="pt-BR"/>
        </w:rPr>
        <w:t>Item 1</w:t>
      </w:r>
    </w:p>
    <w:p w:rsidR="00F35026" w:rsidRPr="00876AE6" w:rsidRDefault="00B27092" w:rsidP="00D56618">
      <w:pPr>
        <w:spacing w:line="360" w:lineRule="exact"/>
        <w:ind w:left="720"/>
        <w:rPr>
          <w:b/>
          <w:color w:val="000000"/>
          <w:sz w:val="24"/>
          <w:szCs w:val="24"/>
          <w:lang w:val="pt-BR"/>
        </w:rPr>
      </w:pPr>
      <w:r>
        <w:rPr>
          <w:b/>
          <w:color w:val="000000"/>
          <w:sz w:val="24"/>
          <w:szCs w:val="24"/>
          <w:lang w:val="pt-BR"/>
        </w:rPr>
        <w:t>CAIXA</w:t>
      </w:r>
      <w:r w:rsidR="00E02C1E">
        <w:rPr>
          <w:b/>
          <w:color w:val="000000"/>
          <w:sz w:val="24"/>
          <w:szCs w:val="24"/>
          <w:lang w:val="pt-BR"/>
        </w:rPr>
        <w:t xml:space="preserve">  </w:t>
      </w:r>
    </w:p>
    <w:p w:rsidR="0043340D" w:rsidRDefault="00D56618" w:rsidP="0043340D">
      <w:pPr>
        <w:spacing w:line="360" w:lineRule="exact"/>
        <w:ind w:left="720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>VITER</w:t>
      </w:r>
      <w:r w:rsidR="0043340D">
        <w:rPr>
          <w:spacing w:val="20"/>
          <w:sz w:val="24"/>
          <w:szCs w:val="24"/>
          <w:lang w:val="pt-BR"/>
        </w:rPr>
        <w:t>/DETER - Chamada Publica – FI-FGTS</w:t>
      </w:r>
    </w:p>
    <w:p w:rsidR="00D56618" w:rsidRPr="00876AE6" w:rsidRDefault="00D56618" w:rsidP="00D56618">
      <w:pPr>
        <w:spacing w:line="360" w:lineRule="exact"/>
        <w:ind w:left="720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Avenida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Paulista</w:t>
        </w:r>
      </w:smartTag>
      <w:r w:rsidRPr="00876AE6">
        <w:rPr>
          <w:spacing w:val="20"/>
          <w:sz w:val="24"/>
          <w:szCs w:val="24"/>
          <w:lang w:val="pt-BR"/>
        </w:rPr>
        <w:t xml:space="preserve"> n°. 2.300, 11º </w:t>
      </w:r>
      <w:smartTag w:uri="schemas-houaiss/acao" w:element="hm">
        <w:r w:rsidRPr="00876AE6">
          <w:rPr>
            <w:spacing w:val="20"/>
            <w:sz w:val="24"/>
            <w:szCs w:val="24"/>
            <w:lang w:val="pt-BR"/>
          </w:rPr>
          <w:t>Andar</w:t>
        </w:r>
      </w:smartTag>
    </w:p>
    <w:p w:rsidR="00D56618" w:rsidRPr="00876AE6" w:rsidRDefault="00D56618" w:rsidP="00D56618">
      <w:pPr>
        <w:spacing w:line="360" w:lineRule="exact"/>
        <w:ind w:left="720"/>
        <w:rPr>
          <w:spacing w:val="20"/>
          <w:sz w:val="24"/>
          <w:szCs w:val="24"/>
          <w:lang w:val="pt-BR"/>
        </w:rPr>
      </w:pPr>
      <w:r w:rsidRPr="00876AE6">
        <w:rPr>
          <w:spacing w:val="20"/>
          <w:sz w:val="24"/>
          <w:szCs w:val="24"/>
          <w:lang w:val="pt-BR"/>
        </w:rPr>
        <w:t xml:space="preserve">01310-300 –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São</w:t>
        </w:r>
      </w:smartTag>
      <w:r w:rsidRPr="00876AE6">
        <w:rPr>
          <w:spacing w:val="20"/>
          <w:sz w:val="24"/>
          <w:szCs w:val="24"/>
          <w:lang w:val="pt-BR"/>
        </w:rPr>
        <w:t xml:space="preserve"> Paulo,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Estado</w:t>
        </w:r>
      </w:smartTag>
      <w:r w:rsidRPr="00876AE6">
        <w:rPr>
          <w:spacing w:val="20"/>
          <w:sz w:val="24"/>
          <w:szCs w:val="24"/>
          <w:lang w:val="pt-BR"/>
        </w:rPr>
        <w:t xml:space="preserve"> de </w:t>
      </w:r>
      <w:smartTag w:uri="schemas-houaiss/mini" w:element="verbetes">
        <w:r w:rsidRPr="00876AE6">
          <w:rPr>
            <w:spacing w:val="20"/>
            <w:sz w:val="24"/>
            <w:szCs w:val="24"/>
            <w:lang w:val="pt-BR"/>
          </w:rPr>
          <w:t>São</w:t>
        </w:r>
      </w:smartTag>
      <w:r w:rsidRPr="00876AE6">
        <w:rPr>
          <w:spacing w:val="20"/>
          <w:sz w:val="24"/>
          <w:szCs w:val="24"/>
          <w:lang w:val="pt-BR"/>
        </w:rPr>
        <w:t xml:space="preserve"> Paulo</w:t>
      </w:r>
    </w:p>
    <w:p w:rsidR="0043340D" w:rsidRDefault="0043340D" w:rsidP="0043340D">
      <w:pPr>
        <w:spacing w:line="360" w:lineRule="exact"/>
        <w:ind w:left="720"/>
        <w:rPr>
          <w:spacing w:val="20"/>
          <w:sz w:val="24"/>
          <w:szCs w:val="24"/>
          <w:lang w:val="pt-BR"/>
        </w:rPr>
      </w:pPr>
      <w:r>
        <w:rPr>
          <w:spacing w:val="20"/>
          <w:sz w:val="24"/>
          <w:szCs w:val="24"/>
          <w:lang w:val="pt-BR"/>
        </w:rPr>
        <w:t>E-mail: chamadapublica_fifgts@caixa.gov.br</w:t>
      </w:r>
    </w:p>
    <w:p w:rsidR="00D56618" w:rsidRDefault="00D56618" w:rsidP="00D56618">
      <w:pPr>
        <w:spacing w:line="360" w:lineRule="exact"/>
        <w:ind w:left="720"/>
        <w:rPr>
          <w:spacing w:val="20"/>
          <w:sz w:val="24"/>
          <w:szCs w:val="24"/>
          <w:lang w:val="pt-BR"/>
        </w:rPr>
      </w:pPr>
    </w:p>
    <w:p w:rsidR="003119C6" w:rsidRDefault="003119C6" w:rsidP="00991D6A">
      <w:pPr>
        <w:spacing w:line="360" w:lineRule="exact"/>
        <w:ind w:left="720"/>
        <w:rPr>
          <w:spacing w:val="20"/>
          <w:sz w:val="24"/>
          <w:szCs w:val="24"/>
          <w:lang w:val="fr-FR"/>
        </w:rPr>
      </w:pPr>
    </w:p>
    <w:p w:rsidR="00D738A7" w:rsidRDefault="00D738A7" w:rsidP="00991A45">
      <w:pPr>
        <w:spacing w:line="360" w:lineRule="exact"/>
        <w:rPr>
          <w:spacing w:val="20"/>
          <w:sz w:val="24"/>
          <w:szCs w:val="24"/>
          <w:lang w:val="fr-FR"/>
        </w:rPr>
      </w:pPr>
    </w:p>
    <w:p w:rsidR="00991A45" w:rsidRPr="00001144" w:rsidRDefault="00DF7987" w:rsidP="00991A45">
      <w:pPr>
        <w:spacing w:line="360" w:lineRule="exact"/>
        <w:rPr>
          <w:color w:val="000000"/>
          <w:sz w:val="24"/>
          <w:szCs w:val="24"/>
          <w:u w:val="single"/>
          <w:lang w:val="fr-FR"/>
        </w:rPr>
      </w:pPr>
      <w:r>
        <w:rPr>
          <w:color w:val="000000"/>
          <w:sz w:val="24"/>
          <w:szCs w:val="24"/>
          <w:u w:val="single"/>
          <w:lang w:val="fr-FR"/>
        </w:rPr>
        <w:t>Item 2</w:t>
      </w:r>
    </w:p>
    <w:sdt>
      <w:sdtPr>
        <w:rPr>
          <w:b/>
          <w:color w:val="000000"/>
          <w:sz w:val="24"/>
          <w:szCs w:val="24"/>
          <w:lang w:val="pt-BR"/>
        </w:rPr>
        <w:id w:val="1066230890"/>
        <w:placeholder>
          <w:docPart w:val="347BDA4B5A9F43D28B0D4F9B39698A85"/>
        </w:placeholder>
        <w:showingPlcHdr/>
      </w:sdtPr>
      <w:sdtContent>
        <w:p w:rsidR="00654B17" w:rsidRDefault="00654B17" w:rsidP="00E15DC9">
          <w:pPr>
            <w:spacing w:line="360" w:lineRule="exact"/>
            <w:ind w:left="720"/>
            <w:rPr>
              <w:b/>
              <w:color w:val="000000"/>
              <w:sz w:val="24"/>
              <w:szCs w:val="24"/>
              <w:lang w:val="pt-BR"/>
            </w:rPr>
          </w:pPr>
          <w:r>
            <w:rPr>
              <w:b/>
              <w:color w:val="000000"/>
              <w:sz w:val="24"/>
              <w:szCs w:val="24"/>
              <w:lang w:val="pt-BR"/>
            </w:rPr>
            <w:t>Razão Social</w:t>
          </w:r>
        </w:p>
        <w:p w:rsidR="00654B17" w:rsidRDefault="00654B17" w:rsidP="00E15DC9">
          <w:pPr>
            <w:spacing w:line="360" w:lineRule="exact"/>
            <w:ind w:left="720"/>
            <w:rPr>
              <w:b/>
              <w:color w:val="000000"/>
              <w:sz w:val="24"/>
              <w:szCs w:val="24"/>
              <w:lang w:val="pt-BR"/>
            </w:rPr>
          </w:pPr>
          <w:r>
            <w:rPr>
              <w:b/>
              <w:color w:val="000000"/>
              <w:sz w:val="24"/>
              <w:szCs w:val="24"/>
              <w:lang w:val="pt-BR"/>
            </w:rPr>
            <w:t>Pessoas Autorizadas</w:t>
          </w:r>
        </w:p>
        <w:p w:rsidR="00E15DC9" w:rsidRPr="00876AE6" w:rsidRDefault="00654B17" w:rsidP="00E15DC9">
          <w:pPr>
            <w:spacing w:line="360" w:lineRule="exact"/>
            <w:ind w:left="720"/>
            <w:rPr>
              <w:b/>
              <w:color w:val="000000"/>
              <w:sz w:val="24"/>
              <w:szCs w:val="24"/>
              <w:lang w:val="pt-BR"/>
            </w:rPr>
          </w:pPr>
          <w:r>
            <w:rPr>
              <w:b/>
              <w:color w:val="000000"/>
              <w:sz w:val="24"/>
              <w:szCs w:val="24"/>
              <w:lang w:val="pt-BR"/>
            </w:rPr>
            <w:t>Contatos</w:t>
          </w:r>
        </w:p>
      </w:sdtContent>
    </w:sdt>
    <w:p w:rsidR="00E15DC9" w:rsidRDefault="00E15DC9" w:rsidP="00E15DC9">
      <w:pPr>
        <w:spacing w:line="360" w:lineRule="exact"/>
        <w:jc w:val="center"/>
        <w:rPr>
          <w:spacing w:val="20"/>
          <w:sz w:val="24"/>
          <w:szCs w:val="24"/>
          <w:lang w:val="pt-BR"/>
        </w:rPr>
      </w:pPr>
    </w:p>
    <w:sectPr w:rsidR="00E15DC9" w:rsidSect="00ED2A44">
      <w:headerReference w:type="default" r:id="rId10"/>
      <w:footerReference w:type="even" r:id="rId11"/>
      <w:footerReference w:type="default" r:id="rId12"/>
      <w:pgSz w:w="11909" w:h="16834" w:code="9"/>
      <w:pgMar w:top="1555" w:right="1699" w:bottom="851" w:left="169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34E" w:rsidRDefault="003A234E">
      <w:r>
        <w:separator/>
      </w:r>
    </w:p>
  </w:endnote>
  <w:endnote w:type="continuationSeparator" w:id="0">
    <w:p w:rsidR="003A234E" w:rsidRDefault="003A234E">
      <w:r>
        <w:continuationSeparator/>
      </w:r>
    </w:p>
  </w:endnote>
  <w:endnote w:type="continuationNotice" w:id="1">
    <w:p w:rsidR="003A234E" w:rsidRDefault="003A234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harter B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utiger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32B" w:rsidRDefault="006F332B" w:rsidP="0035305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32B" w:rsidRDefault="006F332B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6A4212" w:rsidRPr="006A4212">
      <w:rPr>
        <w:noProof/>
        <w:lang w:val="pt-BR"/>
      </w:rPr>
      <w:t>13</w:t>
    </w:r>
    <w:r>
      <w:fldChar w:fldCharType="end"/>
    </w:r>
  </w:p>
  <w:p w:rsidR="006F332B" w:rsidRPr="0035305E" w:rsidRDefault="006F332B" w:rsidP="0035305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34E" w:rsidRDefault="003A234E">
      <w:r>
        <w:separator/>
      </w:r>
    </w:p>
  </w:footnote>
  <w:footnote w:type="continuationSeparator" w:id="0">
    <w:p w:rsidR="003A234E" w:rsidRDefault="003A234E">
      <w:r>
        <w:continuationSeparator/>
      </w:r>
    </w:p>
  </w:footnote>
  <w:footnote w:type="continuationNotice" w:id="1">
    <w:p w:rsidR="003A234E" w:rsidRDefault="003A234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32B" w:rsidRPr="0035305E" w:rsidRDefault="006F332B" w:rsidP="0035305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6E4E3CE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000005"/>
    <w:multiLevelType w:val="multilevel"/>
    <w:tmpl w:val="A1F25A68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eastAsia"/>
      </w:rPr>
    </w:lvl>
  </w:abstractNum>
  <w:abstractNum w:abstractNumId="2">
    <w:nsid w:val="00000008"/>
    <w:multiLevelType w:val="multilevel"/>
    <w:tmpl w:val="A1F25A6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eastAsia"/>
      </w:rPr>
    </w:lvl>
  </w:abstractNum>
  <w:abstractNum w:abstractNumId="3">
    <w:nsid w:val="0000000F"/>
    <w:multiLevelType w:val="multilevel"/>
    <w:tmpl w:val="D3D4F8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none"/>
      <w:lvlText w:val="2.1.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4">
    <w:nsid w:val="00000011"/>
    <w:multiLevelType w:val="hybridMultilevel"/>
    <w:tmpl w:val="2DF6BF74"/>
    <w:lvl w:ilvl="0" w:tplc="9632677A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 w:tplc="4140B84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17"/>
    <w:multiLevelType w:val="multilevel"/>
    <w:tmpl w:val="5204F61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eastAsia"/>
        <w:b w:val="0"/>
        <w:bCs w:val="0"/>
        <w:spacing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eastAsia"/>
        <w:b w:val="0"/>
        <w:bCs w:val="0"/>
        <w:i w:val="0"/>
        <w:iCs w:val="0"/>
        <w:spacing w:val="0"/>
      </w:rPr>
    </w:lvl>
    <w:lvl w:ilvl="3">
      <w:start w:val="1"/>
      <w:numFmt w:val="lowerRoman"/>
      <w:lvlText w:val="%4."/>
      <w:lvlJc w:val="right"/>
      <w:pPr>
        <w:tabs>
          <w:tab w:val="num" w:pos="360"/>
        </w:tabs>
        <w:ind w:left="360" w:hanging="36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eastAsia"/>
      </w:rPr>
    </w:lvl>
  </w:abstractNum>
  <w:abstractNum w:abstractNumId="6">
    <w:nsid w:val="00000018"/>
    <w:multiLevelType w:val="hybridMultilevel"/>
    <w:tmpl w:val="23E6B5B2"/>
    <w:lvl w:ilvl="0" w:tplc="E9B2CDFA">
      <w:start w:val="1"/>
      <w:numFmt w:val="lowerLetter"/>
      <w:lvlText w:val="(%1)"/>
      <w:lvlJc w:val="left"/>
      <w:pPr>
        <w:tabs>
          <w:tab w:val="num" w:pos="502"/>
        </w:tabs>
        <w:ind w:left="502" w:hanging="360"/>
      </w:pPr>
      <w:rPr>
        <w:rFonts w:hint="eastAsia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B"/>
    <w:multiLevelType w:val="multilevel"/>
    <w:tmpl w:val="77289A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eastAsia"/>
      </w:rPr>
    </w:lvl>
  </w:abstractNum>
  <w:abstractNum w:abstractNumId="8">
    <w:nsid w:val="00000021"/>
    <w:multiLevelType w:val="multilevel"/>
    <w:tmpl w:val="037034C4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 w:tentative="1">
      <w:start w:val="1"/>
      <w:numFmt w:val="decimal"/>
      <w:lvlText w:val="%4."/>
      <w:lvlJc w:val="left"/>
      <w:pPr>
        <w:ind w:left="3731" w:hanging="360"/>
      </w:pPr>
    </w:lvl>
    <w:lvl w:ilvl="4" w:tentative="1">
      <w:start w:val="1"/>
      <w:numFmt w:val="lowerLetter"/>
      <w:lvlText w:val="%5."/>
      <w:lvlJc w:val="left"/>
      <w:pPr>
        <w:ind w:left="4451" w:hanging="360"/>
      </w:pPr>
    </w:lvl>
    <w:lvl w:ilvl="5" w:tentative="1">
      <w:start w:val="1"/>
      <w:numFmt w:val="lowerRoman"/>
      <w:lvlText w:val="%6."/>
      <w:lvlJc w:val="right"/>
      <w:pPr>
        <w:ind w:left="5171" w:hanging="180"/>
      </w:pPr>
    </w:lvl>
    <w:lvl w:ilvl="6" w:tentative="1">
      <w:start w:val="1"/>
      <w:numFmt w:val="decimal"/>
      <w:lvlText w:val="%7."/>
      <w:lvlJc w:val="left"/>
      <w:pPr>
        <w:ind w:left="5891" w:hanging="360"/>
      </w:pPr>
    </w:lvl>
    <w:lvl w:ilvl="7" w:tentative="1">
      <w:start w:val="1"/>
      <w:numFmt w:val="lowerLetter"/>
      <w:lvlText w:val="%8."/>
      <w:lvlJc w:val="left"/>
      <w:pPr>
        <w:ind w:left="6611" w:hanging="360"/>
      </w:pPr>
    </w:lvl>
    <w:lvl w:ilvl="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00A973AF"/>
    <w:multiLevelType w:val="multilevel"/>
    <w:tmpl w:val="A1D0375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hint="default"/>
        <w:b/>
        <w:i w:val="0"/>
      </w:rPr>
    </w:lvl>
    <w:lvl w:ilvl="2">
      <w:start w:val="1"/>
      <w:numFmt w:val="lowerLetter"/>
      <w:suff w:val="space"/>
      <w:lvlText w:val="%3."/>
      <w:lvlJc w:val="left"/>
      <w:pPr>
        <w:ind w:left="357" w:hanging="357"/>
      </w:pPr>
      <w:rPr>
        <w:rFonts w:ascii="Times New Roman" w:eastAsia="Times New Roman" w:hAnsi="Times New Roman" w:cs="Times New Roman"/>
        <w:b/>
      </w:rPr>
    </w:lvl>
    <w:lvl w:ilvl="3">
      <w:start w:val="1"/>
      <w:numFmt w:val="decimal"/>
      <w:suff w:val="space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">
    <w:nsid w:val="050305B5"/>
    <w:multiLevelType w:val="multilevel"/>
    <w:tmpl w:val="017E76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2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11">
    <w:nsid w:val="09860DFE"/>
    <w:multiLevelType w:val="multilevel"/>
    <w:tmpl w:val="88967C64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Text w:val="4.4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B1543F8"/>
    <w:multiLevelType w:val="hybridMultilevel"/>
    <w:tmpl w:val="817007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3D5DEC"/>
    <w:multiLevelType w:val="multilevel"/>
    <w:tmpl w:val="FA3801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0D4A7FE1"/>
    <w:multiLevelType w:val="hybridMultilevel"/>
    <w:tmpl w:val="028054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E766E55"/>
    <w:multiLevelType w:val="hybridMultilevel"/>
    <w:tmpl w:val="0450C146"/>
    <w:lvl w:ilvl="0" w:tplc="9E021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5D07266"/>
    <w:multiLevelType w:val="multilevel"/>
    <w:tmpl w:val="9E9A0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17">
    <w:nsid w:val="15DE2A7E"/>
    <w:multiLevelType w:val="multilevel"/>
    <w:tmpl w:val="AEB288D0"/>
    <w:lvl w:ilvl="0">
      <w:start w:val="6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629628B"/>
    <w:multiLevelType w:val="multilevel"/>
    <w:tmpl w:val="1B9E028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16573197"/>
    <w:multiLevelType w:val="hybridMultilevel"/>
    <w:tmpl w:val="67BC33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1E08C5"/>
    <w:multiLevelType w:val="hybridMultilevel"/>
    <w:tmpl w:val="61E865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915F14"/>
    <w:multiLevelType w:val="hybridMultilevel"/>
    <w:tmpl w:val="801AEC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45632F5"/>
    <w:multiLevelType w:val="hybridMultilevel"/>
    <w:tmpl w:val="33C42F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675125D"/>
    <w:multiLevelType w:val="multilevel"/>
    <w:tmpl w:val="513CF608"/>
    <w:lvl w:ilvl="0">
      <w:start w:val="1"/>
      <w:numFmt w:val="upperRoman"/>
      <w:suff w:val="space"/>
      <w:lvlText w:val="CAPÍTULO %1"/>
      <w:lvlJc w:val="left"/>
      <w:pPr>
        <w:ind w:left="0" w:firstLine="0"/>
      </w:pPr>
      <w:rPr>
        <w:rFonts w:ascii="Tahoma" w:hAnsi="Tahoma" w:cs="Tahoma" w:hint="default"/>
        <w:b/>
        <w:bCs w:val="0"/>
        <w:caps/>
        <w:sz w:val="22"/>
        <w:szCs w:val="22"/>
      </w:rPr>
    </w:lvl>
    <w:lvl w:ilvl="1">
      <w:start w:val="1"/>
      <w:numFmt w:val="upperRoman"/>
      <w:lvlRestart w:val="0"/>
      <w:pStyle w:val="Ttulo2"/>
      <w:suff w:val="nothing"/>
      <w:lvlText w:val="Seção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0"/>
      <w:pStyle w:val="Ttulo3"/>
      <w:suff w:val="nothing"/>
      <w:lvlText w:val="Artigo %3"/>
      <w:lvlJc w:val="left"/>
      <w:pPr>
        <w:ind w:left="851" w:firstLine="0"/>
      </w:pPr>
      <w:rPr>
        <w:rFonts w:hint="default"/>
        <w:b/>
        <w:bCs w:val="0"/>
      </w:rPr>
    </w:lvl>
    <w:lvl w:ilvl="3">
      <w:start w:val="1"/>
      <w:numFmt w:val="decimal"/>
      <w:lvlRestart w:val="2"/>
      <w:lvlText w:val="Parágrafo %4º -"/>
      <w:lvlJc w:val="left"/>
      <w:pPr>
        <w:tabs>
          <w:tab w:val="num" w:pos="2781"/>
        </w:tabs>
        <w:ind w:left="1080" w:firstLine="0"/>
      </w:pPr>
      <w:rPr>
        <w:rFonts w:hint="default"/>
        <w:u w:val="single"/>
      </w:rPr>
    </w:lvl>
    <w:lvl w:ilvl="4">
      <w:start w:val="1"/>
      <w:numFmt w:val="lowerLetter"/>
      <w:pStyle w:val="Ttulo5"/>
      <w:lvlText w:val="%5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Times New Roman"/>
      </w:rPr>
    </w:lvl>
    <w:lvl w:ilvl="5">
      <w:start w:val="1"/>
      <w:numFmt w:val="none"/>
      <w:pStyle w:val="Ttulo6"/>
      <w:lvlText w:val="Parágrafo Único -"/>
      <w:lvlJc w:val="left"/>
      <w:pPr>
        <w:tabs>
          <w:tab w:val="num" w:pos="3245"/>
        </w:tabs>
        <w:ind w:left="1260" w:firstLine="0"/>
      </w:pPr>
      <w:rPr>
        <w:rFonts w:hint="default"/>
      </w:r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4">
    <w:nsid w:val="35583398"/>
    <w:multiLevelType w:val="multilevel"/>
    <w:tmpl w:val="1DB85EB2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Text w:val="4.4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59975C5"/>
    <w:multiLevelType w:val="hybridMultilevel"/>
    <w:tmpl w:val="1D4E8E5C"/>
    <w:lvl w:ilvl="0" w:tplc="9E021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9547A7B"/>
    <w:multiLevelType w:val="hybridMultilevel"/>
    <w:tmpl w:val="86366ECE"/>
    <w:lvl w:ilvl="0" w:tplc="9E021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D076C4C"/>
    <w:multiLevelType w:val="hybridMultilevel"/>
    <w:tmpl w:val="D2BCEF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082358"/>
    <w:multiLevelType w:val="multilevel"/>
    <w:tmpl w:val="1DB85EB2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none"/>
      <w:lvlText w:val="4.4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0652D4D"/>
    <w:multiLevelType w:val="hybridMultilevel"/>
    <w:tmpl w:val="2B8A91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1547A61"/>
    <w:multiLevelType w:val="multilevel"/>
    <w:tmpl w:val="48B8195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2CD7768"/>
    <w:multiLevelType w:val="multilevel"/>
    <w:tmpl w:val="68FE58EC"/>
    <w:lvl w:ilvl="0">
      <w:start w:val="5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447B7894"/>
    <w:multiLevelType w:val="hybridMultilevel"/>
    <w:tmpl w:val="47F843EE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4540726B"/>
    <w:multiLevelType w:val="multilevel"/>
    <w:tmpl w:val="77EADF04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4">
    <w:nsid w:val="47B05F88"/>
    <w:multiLevelType w:val="hybridMultilevel"/>
    <w:tmpl w:val="78CEE3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146CBF"/>
    <w:multiLevelType w:val="hybridMultilevel"/>
    <w:tmpl w:val="75547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E75BFD"/>
    <w:multiLevelType w:val="multilevel"/>
    <w:tmpl w:val="1B9E028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65F3E93"/>
    <w:multiLevelType w:val="multilevel"/>
    <w:tmpl w:val="1F30B6A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3.5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38">
    <w:nsid w:val="57010231"/>
    <w:multiLevelType w:val="hybridMultilevel"/>
    <w:tmpl w:val="8708B4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A425F0"/>
    <w:multiLevelType w:val="multilevel"/>
    <w:tmpl w:val="22EE53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none"/>
      <w:lvlText w:val="2.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40">
    <w:nsid w:val="62A21E7E"/>
    <w:multiLevelType w:val="multilevel"/>
    <w:tmpl w:val="CC92B4C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1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66FB6A41"/>
    <w:multiLevelType w:val="hybridMultilevel"/>
    <w:tmpl w:val="294A56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234DFE"/>
    <w:multiLevelType w:val="multilevel"/>
    <w:tmpl w:val="83609572"/>
    <w:lvl w:ilvl="0">
      <w:start w:val="5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685D00F8"/>
    <w:multiLevelType w:val="hybridMultilevel"/>
    <w:tmpl w:val="AD2023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9A11892"/>
    <w:multiLevelType w:val="hybridMultilevel"/>
    <w:tmpl w:val="97F873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A77CAD"/>
    <w:multiLevelType w:val="multilevel"/>
    <w:tmpl w:val="65F8662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6">
    <w:nsid w:val="69EE1AE0"/>
    <w:multiLevelType w:val="multilevel"/>
    <w:tmpl w:val="82B4AC1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7">
    <w:nsid w:val="6AA33103"/>
    <w:multiLevelType w:val="multilevel"/>
    <w:tmpl w:val="0BFE64FE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6AE47F51"/>
    <w:multiLevelType w:val="multilevel"/>
    <w:tmpl w:val="28D61AD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9">
    <w:nsid w:val="6B1D1232"/>
    <w:multiLevelType w:val="multilevel"/>
    <w:tmpl w:val="16B45F9C"/>
    <w:lvl w:ilvl="0">
      <w:numFmt w:val="none"/>
      <w:pStyle w:val="Level1"/>
      <w:lvlText w:val=""/>
      <w:lvlJc w:val="left"/>
      <w:pPr>
        <w:tabs>
          <w:tab w:val="num" w:pos="360"/>
        </w:tabs>
      </w:p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 w:val="0"/>
        <w:bCs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 w:val="0"/>
        <w:bCs/>
        <w:i w:val="0"/>
        <w:sz w:val="22"/>
        <w:szCs w:val="22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0">
    <w:nsid w:val="6C2C1F8E"/>
    <w:multiLevelType w:val="multilevel"/>
    <w:tmpl w:val="1F682F6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1">
    <w:nsid w:val="6DE069EA"/>
    <w:multiLevelType w:val="hybridMultilevel"/>
    <w:tmpl w:val="F52C2CDE"/>
    <w:lvl w:ilvl="0" w:tplc="0416001B">
      <w:start w:val="1"/>
      <w:numFmt w:val="low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71E66030"/>
    <w:multiLevelType w:val="multilevel"/>
    <w:tmpl w:val="1CF8C98A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>
    <w:nsid w:val="725616A2"/>
    <w:multiLevelType w:val="hybridMultilevel"/>
    <w:tmpl w:val="6514325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4">
    <w:nsid w:val="742A3AC0"/>
    <w:multiLevelType w:val="multilevel"/>
    <w:tmpl w:val="1F682F6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5">
    <w:nsid w:val="7B140DC7"/>
    <w:multiLevelType w:val="hybridMultilevel"/>
    <w:tmpl w:val="89EC8D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C0220CA"/>
    <w:multiLevelType w:val="multilevel"/>
    <w:tmpl w:val="B9C8C8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720"/>
      </w:pPr>
      <w:rPr>
        <w:rFonts w:hint="eastAsia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num w:numId="1">
    <w:abstractNumId w:val="23"/>
  </w:num>
  <w:num w:numId="2">
    <w:abstractNumId w:val="0"/>
  </w:num>
  <w:num w:numId="3">
    <w:abstractNumId w:val="53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4"/>
  </w:num>
  <w:num w:numId="9">
    <w:abstractNumId w:val="8"/>
  </w:num>
  <w:num w:numId="10">
    <w:abstractNumId w:val="2"/>
  </w:num>
  <w:num w:numId="11">
    <w:abstractNumId w:val="1"/>
  </w:num>
  <w:num w:numId="12">
    <w:abstractNumId w:val="6"/>
    <w:lvlOverride w:ilvl="0">
      <w:lvl w:ilvl="0" w:tplc="E9B2CDFA">
        <w:start w:val="1"/>
        <w:numFmt w:val="lowerLetter"/>
        <w:lvlText w:val="(%1)"/>
        <w:lvlJc w:val="left"/>
        <w:pPr>
          <w:tabs>
            <w:tab w:val="num" w:pos="502"/>
          </w:tabs>
          <w:ind w:left="502" w:hanging="360"/>
        </w:pPr>
        <w:rPr>
          <w:rFonts w:hint="eastAsia"/>
          <w:color w:val="auto"/>
          <w:spacing w:val="0"/>
          <w:u w:val="none"/>
        </w:rPr>
      </w:lvl>
    </w:lvlOverride>
    <w:lvlOverride w:ilvl="1">
      <w:lvl w:ilvl="1" w:tplc="0416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color w:val="0000FF"/>
          <w:spacing w:val="0"/>
          <w:u w:val="double"/>
        </w:rPr>
      </w:lvl>
    </w:lvlOverride>
    <w:lvlOverride w:ilvl="2">
      <w:lvl w:ilvl="2" w:tplc="0416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color w:val="0000FF"/>
          <w:spacing w:val="0"/>
          <w:u w:val="double"/>
        </w:rPr>
      </w:lvl>
    </w:lvlOverride>
    <w:lvlOverride w:ilvl="3">
      <w:lvl w:ilvl="3" w:tplc="0416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color w:val="0000FF"/>
          <w:spacing w:val="0"/>
          <w:u w:val="double"/>
        </w:rPr>
      </w:lvl>
    </w:lvlOverride>
    <w:lvlOverride w:ilvl="4">
      <w:lvl w:ilvl="4" w:tplc="0416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color w:val="0000FF"/>
          <w:spacing w:val="0"/>
          <w:u w:val="double"/>
        </w:rPr>
      </w:lvl>
    </w:lvlOverride>
    <w:lvlOverride w:ilvl="5">
      <w:lvl w:ilvl="5" w:tplc="0416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color w:val="0000FF"/>
          <w:spacing w:val="0"/>
          <w:u w:val="double"/>
        </w:rPr>
      </w:lvl>
    </w:lvlOverride>
    <w:lvlOverride w:ilvl="6">
      <w:lvl w:ilvl="6" w:tplc="0416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color w:val="0000FF"/>
          <w:spacing w:val="0"/>
          <w:u w:val="double"/>
        </w:rPr>
      </w:lvl>
    </w:lvlOverride>
    <w:lvlOverride w:ilvl="7">
      <w:lvl w:ilvl="7" w:tplc="0416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color w:val="0000FF"/>
          <w:spacing w:val="0"/>
          <w:u w:val="double"/>
        </w:rPr>
      </w:lvl>
    </w:lvlOverride>
    <w:lvlOverride w:ilvl="8">
      <w:lvl w:ilvl="8" w:tplc="0416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color w:val="0000FF"/>
          <w:spacing w:val="0"/>
          <w:u w:val="double"/>
        </w:rPr>
      </w:lvl>
    </w:lvlOverride>
  </w:num>
  <w:num w:numId="13">
    <w:abstractNumId w:val="49"/>
  </w:num>
  <w:num w:numId="14">
    <w:abstractNumId w:val="30"/>
  </w:num>
  <w:num w:numId="15">
    <w:abstractNumId w:val="17"/>
  </w:num>
  <w:num w:numId="16">
    <w:abstractNumId w:val="11"/>
  </w:num>
  <w:num w:numId="17">
    <w:abstractNumId w:val="47"/>
  </w:num>
  <w:num w:numId="18">
    <w:abstractNumId w:val="56"/>
  </w:num>
  <w:num w:numId="19">
    <w:abstractNumId w:val="37"/>
  </w:num>
  <w:num w:numId="20">
    <w:abstractNumId w:val="39"/>
  </w:num>
  <w:num w:numId="21">
    <w:abstractNumId w:val="16"/>
  </w:num>
  <w:num w:numId="22">
    <w:abstractNumId w:val="54"/>
  </w:num>
  <w:num w:numId="23">
    <w:abstractNumId w:val="10"/>
  </w:num>
  <w:num w:numId="24">
    <w:abstractNumId w:val="52"/>
  </w:num>
  <w:num w:numId="25">
    <w:abstractNumId w:val="50"/>
  </w:num>
  <w:num w:numId="26">
    <w:abstractNumId w:val="36"/>
  </w:num>
  <w:num w:numId="27">
    <w:abstractNumId w:val="40"/>
  </w:num>
  <w:num w:numId="28">
    <w:abstractNumId w:val="24"/>
  </w:num>
  <w:num w:numId="29">
    <w:abstractNumId w:val="28"/>
  </w:num>
  <w:num w:numId="30">
    <w:abstractNumId w:val="48"/>
  </w:num>
  <w:num w:numId="31">
    <w:abstractNumId w:val="31"/>
  </w:num>
  <w:num w:numId="32">
    <w:abstractNumId w:val="42"/>
  </w:num>
  <w:num w:numId="33">
    <w:abstractNumId w:val="9"/>
  </w:num>
  <w:num w:numId="34">
    <w:abstractNumId w:val="18"/>
  </w:num>
  <w:num w:numId="35">
    <w:abstractNumId w:val="25"/>
  </w:num>
  <w:num w:numId="36">
    <w:abstractNumId w:val="26"/>
  </w:num>
  <w:num w:numId="37">
    <w:abstractNumId w:val="15"/>
  </w:num>
  <w:num w:numId="38">
    <w:abstractNumId w:val="33"/>
  </w:num>
  <w:num w:numId="39">
    <w:abstractNumId w:val="46"/>
  </w:num>
  <w:num w:numId="40">
    <w:abstractNumId w:val="13"/>
  </w:num>
  <w:num w:numId="41">
    <w:abstractNumId w:val="45"/>
  </w:num>
  <w:num w:numId="42">
    <w:abstractNumId w:val="51"/>
  </w:num>
  <w:num w:numId="43">
    <w:abstractNumId w:val="55"/>
  </w:num>
  <w:num w:numId="44">
    <w:abstractNumId w:val="20"/>
  </w:num>
  <w:num w:numId="45">
    <w:abstractNumId w:val="35"/>
  </w:num>
  <w:num w:numId="46">
    <w:abstractNumId w:val="21"/>
  </w:num>
  <w:num w:numId="47">
    <w:abstractNumId w:val="34"/>
  </w:num>
  <w:num w:numId="48">
    <w:abstractNumId w:val="29"/>
  </w:num>
  <w:num w:numId="49">
    <w:abstractNumId w:val="19"/>
  </w:num>
  <w:num w:numId="50">
    <w:abstractNumId w:val="22"/>
  </w:num>
  <w:num w:numId="51">
    <w:abstractNumId w:val="41"/>
  </w:num>
  <w:num w:numId="52">
    <w:abstractNumId w:val="12"/>
  </w:num>
  <w:num w:numId="53">
    <w:abstractNumId w:val="44"/>
  </w:num>
  <w:num w:numId="54">
    <w:abstractNumId w:val="38"/>
  </w:num>
  <w:num w:numId="55">
    <w:abstractNumId w:val="43"/>
  </w:num>
  <w:num w:numId="56">
    <w:abstractNumId w:val="14"/>
  </w:num>
  <w:num w:numId="57">
    <w:abstractNumId w:val="32"/>
  </w:num>
  <w:num w:numId="58">
    <w:abstractNumId w:val="2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Rg77Fld2ktYd8iI6QALbpu+nv8wwk5OeGbnXRsrZoy8tULung9GK7VlwY82Ub7hwY7OLz8htzvX2zPlo3xsCdQ==" w:salt="wgAB71KmhU0ZMq+b0EqHqg=="/>
  <w:defaultTabStop w:val="708"/>
  <w:hyphenationZone w:val="425"/>
  <w:drawingGridHorizontalSpacing w:val="120"/>
  <w:drawingGridVerticalSpacing w:val="177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4E"/>
    <w:rsid w:val="000008EE"/>
    <w:rsid w:val="00001144"/>
    <w:rsid w:val="00002658"/>
    <w:rsid w:val="000045CE"/>
    <w:rsid w:val="000048D5"/>
    <w:rsid w:val="00005E65"/>
    <w:rsid w:val="00005E84"/>
    <w:rsid w:val="000100F1"/>
    <w:rsid w:val="00013A31"/>
    <w:rsid w:val="00014739"/>
    <w:rsid w:val="00017A31"/>
    <w:rsid w:val="00017CDD"/>
    <w:rsid w:val="00021D7E"/>
    <w:rsid w:val="00023722"/>
    <w:rsid w:val="000241D5"/>
    <w:rsid w:val="0002433F"/>
    <w:rsid w:val="00024746"/>
    <w:rsid w:val="000259A5"/>
    <w:rsid w:val="00025F08"/>
    <w:rsid w:val="00026A8D"/>
    <w:rsid w:val="00026EEA"/>
    <w:rsid w:val="00027091"/>
    <w:rsid w:val="000275D6"/>
    <w:rsid w:val="00030A02"/>
    <w:rsid w:val="0003315B"/>
    <w:rsid w:val="00034699"/>
    <w:rsid w:val="00034706"/>
    <w:rsid w:val="000354F4"/>
    <w:rsid w:val="00040046"/>
    <w:rsid w:val="0004113D"/>
    <w:rsid w:val="0004240C"/>
    <w:rsid w:val="00042E17"/>
    <w:rsid w:val="000464F9"/>
    <w:rsid w:val="000468D2"/>
    <w:rsid w:val="0004690F"/>
    <w:rsid w:val="000503FE"/>
    <w:rsid w:val="00050E27"/>
    <w:rsid w:val="000517E2"/>
    <w:rsid w:val="0005188B"/>
    <w:rsid w:val="000518A7"/>
    <w:rsid w:val="00051B4F"/>
    <w:rsid w:val="00053107"/>
    <w:rsid w:val="0005324A"/>
    <w:rsid w:val="00054084"/>
    <w:rsid w:val="00056CFF"/>
    <w:rsid w:val="00057CFB"/>
    <w:rsid w:val="00057DBA"/>
    <w:rsid w:val="000605A1"/>
    <w:rsid w:val="000606AA"/>
    <w:rsid w:val="00060AE3"/>
    <w:rsid w:val="00061098"/>
    <w:rsid w:val="000630E8"/>
    <w:rsid w:val="00063565"/>
    <w:rsid w:val="00064910"/>
    <w:rsid w:val="0006701D"/>
    <w:rsid w:val="00071835"/>
    <w:rsid w:val="00072B77"/>
    <w:rsid w:val="000739DA"/>
    <w:rsid w:val="00077EA6"/>
    <w:rsid w:val="00080674"/>
    <w:rsid w:val="000806B8"/>
    <w:rsid w:val="00080DB0"/>
    <w:rsid w:val="00081C29"/>
    <w:rsid w:val="00087D6F"/>
    <w:rsid w:val="00090547"/>
    <w:rsid w:val="000911F0"/>
    <w:rsid w:val="000917BB"/>
    <w:rsid w:val="000920AE"/>
    <w:rsid w:val="00092527"/>
    <w:rsid w:val="00095C9A"/>
    <w:rsid w:val="000A00DF"/>
    <w:rsid w:val="000A118A"/>
    <w:rsid w:val="000A223A"/>
    <w:rsid w:val="000A5A7F"/>
    <w:rsid w:val="000A6AC6"/>
    <w:rsid w:val="000B09CD"/>
    <w:rsid w:val="000B2AC8"/>
    <w:rsid w:val="000B2F5A"/>
    <w:rsid w:val="000B309E"/>
    <w:rsid w:val="000B3FF4"/>
    <w:rsid w:val="000B4E34"/>
    <w:rsid w:val="000B6BB8"/>
    <w:rsid w:val="000C071E"/>
    <w:rsid w:val="000C2E32"/>
    <w:rsid w:val="000C3565"/>
    <w:rsid w:val="000C3924"/>
    <w:rsid w:val="000C3A5C"/>
    <w:rsid w:val="000C3AE0"/>
    <w:rsid w:val="000C62F1"/>
    <w:rsid w:val="000C6BE7"/>
    <w:rsid w:val="000C71FD"/>
    <w:rsid w:val="000D0085"/>
    <w:rsid w:val="000D19F6"/>
    <w:rsid w:val="000D1E62"/>
    <w:rsid w:val="000D291F"/>
    <w:rsid w:val="000D2E09"/>
    <w:rsid w:val="000D45C9"/>
    <w:rsid w:val="000D5983"/>
    <w:rsid w:val="000D684F"/>
    <w:rsid w:val="000E0EE0"/>
    <w:rsid w:val="000E1D5A"/>
    <w:rsid w:val="000E2D05"/>
    <w:rsid w:val="000E3471"/>
    <w:rsid w:val="000E515C"/>
    <w:rsid w:val="000E5485"/>
    <w:rsid w:val="000E57E4"/>
    <w:rsid w:val="000F0049"/>
    <w:rsid w:val="000F15AA"/>
    <w:rsid w:val="000F221E"/>
    <w:rsid w:val="000F2D61"/>
    <w:rsid w:val="000F2E4D"/>
    <w:rsid w:val="000F322A"/>
    <w:rsid w:val="000F384F"/>
    <w:rsid w:val="000F3AD3"/>
    <w:rsid w:val="000F3B55"/>
    <w:rsid w:val="000F3E12"/>
    <w:rsid w:val="000F4BD9"/>
    <w:rsid w:val="000F79E2"/>
    <w:rsid w:val="00100F01"/>
    <w:rsid w:val="001013F6"/>
    <w:rsid w:val="001028A9"/>
    <w:rsid w:val="00102B41"/>
    <w:rsid w:val="001031B3"/>
    <w:rsid w:val="0010482F"/>
    <w:rsid w:val="00106D87"/>
    <w:rsid w:val="00110A6C"/>
    <w:rsid w:val="00113122"/>
    <w:rsid w:val="00114C0B"/>
    <w:rsid w:val="00116BEE"/>
    <w:rsid w:val="00117357"/>
    <w:rsid w:val="0011735B"/>
    <w:rsid w:val="00120B20"/>
    <w:rsid w:val="001227C3"/>
    <w:rsid w:val="00123249"/>
    <w:rsid w:val="00123F99"/>
    <w:rsid w:val="001264C7"/>
    <w:rsid w:val="0012783B"/>
    <w:rsid w:val="00127B90"/>
    <w:rsid w:val="0013221E"/>
    <w:rsid w:val="00132BF5"/>
    <w:rsid w:val="00132E6D"/>
    <w:rsid w:val="00134B3C"/>
    <w:rsid w:val="00137B7A"/>
    <w:rsid w:val="00137C21"/>
    <w:rsid w:val="00137C24"/>
    <w:rsid w:val="001405B6"/>
    <w:rsid w:val="001405C5"/>
    <w:rsid w:val="0014145F"/>
    <w:rsid w:val="001445A1"/>
    <w:rsid w:val="001463D6"/>
    <w:rsid w:val="00146797"/>
    <w:rsid w:val="00147202"/>
    <w:rsid w:val="00147326"/>
    <w:rsid w:val="00147B0E"/>
    <w:rsid w:val="00151632"/>
    <w:rsid w:val="00151E5B"/>
    <w:rsid w:val="00154542"/>
    <w:rsid w:val="00154791"/>
    <w:rsid w:val="00155B7F"/>
    <w:rsid w:val="00156263"/>
    <w:rsid w:val="00157AB1"/>
    <w:rsid w:val="0016037F"/>
    <w:rsid w:val="0016454B"/>
    <w:rsid w:val="0016578A"/>
    <w:rsid w:val="0016604D"/>
    <w:rsid w:val="00166AE9"/>
    <w:rsid w:val="00172B4F"/>
    <w:rsid w:val="001747E8"/>
    <w:rsid w:val="001752DE"/>
    <w:rsid w:val="00175BB8"/>
    <w:rsid w:val="0017707A"/>
    <w:rsid w:val="001771B3"/>
    <w:rsid w:val="00181436"/>
    <w:rsid w:val="00184549"/>
    <w:rsid w:val="001859C7"/>
    <w:rsid w:val="00187A28"/>
    <w:rsid w:val="00187A3F"/>
    <w:rsid w:val="00190FCD"/>
    <w:rsid w:val="00195075"/>
    <w:rsid w:val="001963C4"/>
    <w:rsid w:val="00197237"/>
    <w:rsid w:val="001A0187"/>
    <w:rsid w:val="001A2C51"/>
    <w:rsid w:val="001A31AB"/>
    <w:rsid w:val="001A33C5"/>
    <w:rsid w:val="001A3AB4"/>
    <w:rsid w:val="001A5226"/>
    <w:rsid w:val="001A6E6C"/>
    <w:rsid w:val="001A77D2"/>
    <w:rsid w:val="001B0032"/>
    <w:rsid w:val="001B061E"/>
    <w:rsid w:val="001B0972"/>
    <w:rsid w:val="001B0F73"/>
    <w:rsid w:val="001B105A"/>
    <w:rsid w:val="001B2B6F"/>
    <w:rsid w:val="001B3A02"/>
    <w:rsid w:val="001B4D5D"/>
    <w:rsid w:val="001B636A"/>
    <w:rsid w:val="001B72C1"/>
    <w:rsid w:val="001C0655"/>
    <w:rsid w:val="001C0D7C"/>
    <w:rsid w:val="001C1AF9"/>
    <w:rsid w:val="001C20A3"/>
    <w:rsid w:val="001C47FA"/>
    <w:rsid w:val="001C4C44"/>
    <w:rsid w:val="001C4EDB"/>
    <w:rsid w:val="001C54D0"/>
    <w:rsid w:val="001C5A60"/>
    <w:rsid w:val="001C5CDF"/>
    <w:rsid w:val="001C5E6A"/>
    <w:rsid w:val="001C7D81"/>
    <w:rsid w:val="001D21DB"/>
    <w:rsid w:val="001D3054"/>
    <w:rsid w:val="001D49D2"/>
    <w:rsid w:val="001D4DE6"/>
    <w:rsid w:val="001D548F"/>
    <w:rsid w:val="001D6DD0"/>
    <w:rsid w:val="001D725B"/>
    <w:rsid w:val="001E05E2"/>
    <w:rsid w:val="001E0B6F"/>
    <w:rsid w:val="001E0EC0"/>
    <w:rsid w:val="001E168A"/>
    <w:rsid w:val="001E1915"/>
    <w:rsid w:val="001E3345"/>
    <w:rsid w:val="001E3A8A"/>
    <w:rsid w:val="001E4CBA"/>
    <w:rsid w:val="001E6224"/>
    <w:rsid w:val="001F35F9"/>
    <w:rsid w:val="001F691F"/>
    <w:rsid w:val="002001D8"/>
    <w:rsid w:val="00200499"/>
    <w:rsid w:val="002004BA"/>
    <w:rsid w:val="0020085D"/>
    <w:rsid w:val="002009A2"/>
    <w:rsid w:val="0020173B"/>
    <w:rsid w:val="00202435"/>
    <w:rsid w:val="002042F8"/>
    <w:rsid w:val="00205C2B"/>
    <w:rsid w:val="00205D75"/>
    <w:rsid w:val="00210B17"/>
    <w:rsid w:val="002120BC"/>
    <w:rsid w:val="00212632"/>
    <w:rsid w:val="0021283A"/>
    <w:rsid w:val="0021479D"/>
    <w:rsid w:val="002149EF"/>
    <w:rsid w:val="00214C90"/>
    <w:rsid w:val="00216EC8"/>
    <w:rsid w:val="00222B4F"/>
    <w:rsid w:val="00223561"/>
    <w:rsid w:val="00225200"/>
    <w:rsid w:val="00226BF8"/>
    <w:rsid w:val="00231E25"/>
    <w:rsid w:val="002322F6"/>
    <w:rsid w:val="00232F56"/>
    <w:rsid w:val="0023349B"/>
    <w:rsid w:val="00234A1E"/>
    <w:rsid w:val="002354EB"/>
    <w:rsid w:val="00235889"/>
    <w:rsid w:val="00235F4B"/>
    <w:rsid w:val="00236E5D"/>
    <w:rsid w:val="002412A6"/>
    <w:rsid w:val="00242DF9"/>
    <w:rsid w:val="00244625"/>
    <w:rsid w:val="002452CC"/>
    <w:rsid w:val="00246A85"/>
    <w:rsid w:val="00250ED6"/>
    <w:rsid w:val="002525F1"/>
    <w:rsid w:val="00257018"/>
    <w:rsid w:val="00257E65"/>
    <w:rsid w:val="00257E81"/>
    <w:rsid w:val="00260664"/>
    <w:rsid w:val="00263274"/>
    <w:rsid w:val="00263536"/>
    <w:rsid w:val="0026379F"/>
    <w:rsid w:val="002643AC"/>
    <w:rsid w:val="002669BC"/>
    <w:rsid w:val="00266D34"/>
    <w:rsid w:val="0026796B"/>
    <w:rsid w:val="00267D06"/>
    <w:rsid w:val="00273FFB"/>
    <w:rsid w:val="00276989"/>
    <w:rsid w:val="0027723E"/>
    <w:rsid w:val="00277F36"/>
    <w:rsid w:val="00280477"/>
    <w:rsid w:val="00280A9A"/>
    <w:rsid w:val="00280FE7"/>
    <w:rsid w:val="00281B0E"/>
    <w:rsid w:val="0028223D"/>
    <w:rsid w:val="00283E6B"/>
    <w:rsid w:val="00284373"/>
    <w:rsid w:val="0028585D"/>
    <w:rsid w:val="00286DC9"/>
    <w:rsid w:val="002916C8"/>
    <w:rsid w:val="00293422"/>
    <w:rsid w:val="00293448"/>
    <w:rsid w:val="002946CE"/>
    <w:rsid w:val="002964A1"/>
    <w:rsid w:val="002964A9"/>
    <w:rsid w:val="00297871"/>
    <w:rsid w:val="002A0D7A"/>
    <w:rsid w:val="002A13D4"/>
    <w:rsid w:val="002A3980"/>
    <w:rsid w:val="002A4A87"/>
    <w:rsid w:val="002A5130"/>
    <w:rsid w:val="002A6471"/>
    <w:rsid w:val="002A6F9C"/>
    <w:rsid w:val="002A77C9"/>
    <w:rsid w:val="002A7D60"/>
    <w:rsid w:val="002B2D4F"/>
    <w:rsid w:val="002B5BB4"/>
    <w:rsid w:val="002B5E6E"/>
    <w:rsid w:val="002B6A26"/>
    <w:rsid w:val="002C11A7"/>
    <w:rsid w:val="002C2E5A"/>
    <w:rsid w:val="002C328A"/>
    <w:rsid w:val="002C3918"/>
    <w:rsid w:val="002C3E35"/>
    <w:rsid w:val="002C625E"/>
    <w:rsid w:val="002C6BBA"/>
    <w:rsid w:val="002C73E5"/>
    <w:rsid w:val="002C7B11"/>
    <w:rsid w:val="002D023F"/>
    <w:rsid w:val="002D27FA"/>
    <w:rsid w:val="002D3A22"/>
    <w:rsid w:val="002D3B04"/>
    <w:rsid w:val="002D3E0A"/>
    <w:rsid w:val="002D4F72"/>
    <w:rsid w:val="002D59E8"/>
    <w:rsid w:val="002D605D"/>
    <w:rsid w:val="002D79CB"/>
    <w:rsid w:val="002E016D"/>
    <w:rsid w:val="002E2959"/>
    <w:rsid w:val="002E3858"/>
    <w:rsid w:val="002E4B11"/>
    <w:rsid w:val="002E56F9"/>
    <w:rsid w:val="002F0931"/>
    <w:rsid w:val="002F0BA6"/>
    <w:rsid w:val="002F1BCA"/>
    <w:rsid w:val="002F694B"/>
    <w:rsid w:val="002F6F4C"/>
    <w:rsid w:val="002F77E5"/>
    <w:rsid w:val="002F7ACA"/>
    <w:rsid w:val="002F7DC2"/>
    <w:rsid w:val="002F7DC9"/>
    <w:rsid w:val="002F7DD4"/>
    <w:rsid w:val="00301B74"/>
    <w:rsid w:val="003021DF"/>
    <w:rsid w:val="0030291D"/>
    <w:rsid w:val="00303F11"/>
    <w:rsid w:val="0030407A"/>
    <w:rsid w:val="003045C4"/>
    <w:rsid w:val="0030464D"/>
    <w:rsid w:val="00304B82"/>
    <w:rsid w:val="00307011"/>
    <w:rsid w:val="00310F65"/>
    <w:rsid w:val="003111D5"/>
    <w:rsid w:val="00311652"/>
    <w:rsid w:val="003119C6"/>
    <w:rsid w:val="003127C5"/>
    <w:rsid w:val="00312E27"/>
    <w:rsid w:val="0031326B"/>
    <w:rsid w:val="003151BC"/>
    <w:rsid w:val="003152C3"/>
    <w:rsid w:val="00315DC2"/>
    <w:rsid w:val="003163A5"/>
    <w:rsid w:val="0031750B"/>
    <w:rsid w:val="0031757E"/>
    <w:rsid w:val="00320623"/>
    <w:rsid w:val="00320DAA"/>
    <w:rsid w:val="00321416"/>
    <w:rsid w:val="00321B5A"/>
    <w:rsid w:val="003228C2"/>
    <w:rsid w:val="00323953"/>
    <w:rsid w:val="00325793"/>
    <w:rsid w:val="0032606E"/>
    <w:rsid w:val="00327022"/>
    <w:rsid w:val="003275D0"/>
    <w:rsid w:val="00330834"/>
    <w:rsid w:val="003313FC"/>
    <w:rsid w:val="0033147A"/>
    <w:rsid w:val="00334598"/>
    <w:rsid w:val="00335330"/>
    <w:rsid w:val="0033663D"/>
    <w:rsid w:val="0033746D"/>
    <w:rsid w:val="00340AAA"/>
    <w:rsid w:val="00341C08"/>
    <w:rsid w:val="00343370"/>
    <w:rsid w:val="003443B5"/>
    <w:rsid w:val="0034441E"/>
    <w:rsid w:val="003451E1"/>
    <w:rsid w:val="0035305E"/>
    <w:rsid w:val="00355158"/>
    <w:rsid w:val="003552E4"/>
    <w:rsid w:val="00355FCC"/>
    <w:rsid w:val="00356679"/>
    <w:rsid w:val="00356C4A"/>
    <w:rsid w:val="00360A7F"/>
    <w:rsid w:val="00361CF1"/>
    <w:rsid w:val="00361D92"/>
    <w:rsid w:val="00365C09"/>
    <w:rsid w:val="003661BE"/>
    <w:rsid w:val="00367518"/>
    <w:rsid w:val="00370CFF"/>
    <w:rsid w:val="003723EE"/>
    <w:rsid w:val="003726FF"/>
    <w:rsid w:val="003728A8"/>
    <w:rsid w:val="003733D4"/>
    <w:rsid w:val="003739CA"/>
    <w:rsid w:val="00373AAE"/>
    <w:rsid w:val="003746BB"/>
    <w:rsid w:val="00375771"/>
    <w:rsid w:val="003758DB"/>
    <w:rsid w:val="00375D1C"/>
    <w:rsid w:val="003763B6"/>
    <w:rsid w:val="00376434"/>
    <w:rsid w:val="00376E99"/>
    <w:rsid w:val="00377267"/>
    <w:rsid w:val="003779DB"/>
    <w:rsid w:val="003817FF"/>
    <w:rsid w:val="00381B11"/>
    <w:rsid w:val="00381E21"/>
    <w:rsid w:val="003828E6"/>
    <w:rsid w:val="00383033"/>
    <w:rsid w:val="00383993"/>
    <w:rsid w:val="0038435D"/>
    <w:rsid w:val="0038490A"/>
    <w:rsid w:val="00386A02"/>
    <w:rsid w:val="00387C0D"/>
    <w:rsid w:val="003932EE"/>
    <w:rsid w:val="00393339"/>
    <w:rsid w:val="003934E8"/>
    <w:rsid w:val="00394CE5"/>
    <w:rsid w:val="00396A25"/>
    <w:rsid w:val="00397E6A"/>
    <w:rsid w:val="003A0147"/>
    <w:rsid w:val="003A0293"/>
    <w:rsid w:val="003A2244"/>
    <w:rsid w:val="003A234E"/>
    <w:rsid w:val="003A2EC1"/>
    <w:rsid w:val="003A3C70"/>
    <w:rsid w:val="003A3E26"/>
    <w:rsid w:val="003A458B"/>
    <w:rsid w:val="003A4BDA"/>
    <w:rsid w:val="003B0F01"/>
    <w:rsid w:val="003B135C"/>
    <w:rsid w:val="003B1E65"/>
    <w:rsid w:val="003B4DC4"/>
    <w:rsid w:val="003B52A9"/>
    <w:rsid w:val="003B5BA6"/>
    <w:rsid w:val="003B60E7"/>
    <w:rsid w:val="003B626E"/>
    <w:rsid w:val="003B748B"/>
    <w:rsid w:val="003B782E"/>
    <w:rsid w:val="003C24A9"/>
    <w:rsid w:val="003C2A94"/>
    <w:rsid w:val="003C3A0D"/>
    <w:rsid w:val="003C50A0"/>
    <w:rsid w:val="003C5A22"/>
    <w:rsid w:val="003D0D13"/>
    <w:rsid w:val="003D14B8"/>
    <w:rsid w:val="003D1C76"/>
    <w:rsid w:val="003D39D2"/>
    <w:rsid w:val="003D5EBC"/>
    <w:rsid w:val="003D708E"/>
    <w:rsid w:val="003D73B7"/>
    <w:rsid w:val="003D7AB3"/>
    <w:rsid w:val="003E00E6"/>
    <w:rsid w:val="003E2368"/>
    <w:rsid w:val="003E2522"/>
    <w:rsid w:val="003E31B4"/>
    <w:rsid w:val="003E46B9"/>
    <w:rsid w:val="003E60A9"/>
    <w:rsid w:val="003E69D4"/>
    <w:rsid w:val="003E7015"/>
    <w:rsid w:val="003E7463"/>
    <w:rsid w:val="003F0D1A"/>
    <w:rsid w:val="003F127D"/>
    <w:rsid w:val="003F1321"/>
    <w:rsid w:val="003F273D"/>
    <w:rsid w:val="00402B16"/>
    <w:rsid w:val="00402C9E"/>
    <w:rsid w:val="00403461"/>
    <w:rsid w:val="00403B4A"/>
    <w:rsid w:val="00407CA1"/>
    <w:rsid w:val="00407E29"/>
    <w:rsid w:val="00412525"/>
    <w:rsid w:val="00413E8B"/>
    <w:rsid w:val="0041634F"/>
    <w:rsid w:val="00417846"/>
    <w:rsid w:val="00420DB7"/>
    <w:rsid w:val="00422ADB"/>
    <w:rsid w:val="00423887"/>
    <w:rsid w:val="0042394F"/>
    <w:rsid w:val="00423E11"/>
    <w:rsid w:val="00423E69"/>
    <w:rsid w:val="00424FB6"/>
    <w:rsid w:val="004254F9"/>
    <w:rsid w:val="0042795B"/>
    <w:rsid w:val="00427BB0"/>
    <w:rsid w:val="00430C48"/>
    <w:rsid w:val="00430E0F"/>
    <w:rsid w:val="0043209A"/>
    <w:rsid w:val="00432A7E"/>
    <w:rsid w:val="0043340D"/>
    <w:rsid w:val="00435018"/>
    <w:rsid w:val="004353CD"/>
    <w:rsid w:val="00436781"/>
    <w:rsid w:val="00437169"/>
    <w:rsid w:val="00441A01"/>
    <w:rsid w:val="00444311"/>
    <w:rsid w:val="00444A67"/>
    <w:rsid w:val="00445460"/>
    <w:rsid w:val="00451345"/>
    <w:rsid w:val="004515F0"/>
    <w:rsid w:val="004519CD"/>
    <w:rsid w:val="00451D93"/>
    <w:rsid w:val="00451DD5"/>
    <w:rsid w:val="0045378D"/>
    <w:rsid w:val="0045616F"/>
    <w:rsid w:val="00457DE1"/>
    <w:rsid w:val="00460509"/>
    <w:rsid w:val="004608F0"/>
    <w:rsid w:val="00461184"/>
    <w:rsid w:val="00461D43"/>
    <w:rsid w:val="00462470"/>
    <w:rsid w:val="00462961"/>
    <w:rsid w:val="004637BF"/>
    <w:rsid w:val="004649D8"/>
    <w:rsid w:val="00464BCC"/>
    <w:rsid w:val="004711AD"/>
    <w:rsid w:val="0047271B"/>
    <w:rsid w:val="00474EA9"/>
    <w:rsid w:val="00475DE5"/>
    <w:rsid w:val="0047602D"/>
    <w:rsid w:val="004771B4"/>
    <w:rsid w:val="0047743F"/>
    <w:rsid w:val="004804EF"/>
    <w:rsid w:val="00481A4A"/>
    <w:rsid w:val="00481BEA"/>
    <w:rsid w:val="00484CD0"/>
    <w:rsid w:val="00484E0F"/>
    <w:rsid w:val="0048554E"/>
    <w:rsid w:val="0048771A"/>
    <w:rsid w:val="00487920"/>
    <w:rsid w:val="004900DE"/>
    <w:rsid w:val="00491487"/>
    <w:rsid w:val="004920F1"/>
    <w:rsid w:val="00492332"/>
    <w:rsid w:val="004927EE"/>
    <w:rsid w:val="004927F5"/>
    <w:rsid w:val="00492CB8"/>
    <w:rsid w:val="0049367E"/>
    <w:rsid w:val="00494367"/>
    <w:rsid w:val="00495B8D"/>
    <w:rsid w:val="004963FE"/>
    <w:rsid w:val="004967A2"/>
    <w:rsid w:val="00496841"/>
    <w:rsid w:val="004A0D6C"/>
    <w:rsid w:val="004A1122"/>
    <w:rsid w:val="004A25E8"/>
    <w:rsid w:val="004A3C09"/>
    <w:rsid w:val="004A4232"/>
    <w:rsid w:val="004A5284"/>
    <w:rsid w:val="004A6868"/>
    <w:rsid w:val="004A6EBB"/>
    <w:rsid w:val="004B13E1"/>
    <w:rsid w:val="004B2491"/>
    <w:rsid w:val="004B3177"/>
    <w:rsid w:val="004B335F"/>
    <w:rsid w:val="004B3BC7"/>
    <w:rsid w:val="004B3C30"/>
    <w:rsid w:val="004B4B58"/>
    <w:rsid w:val="004B59E7"/>
    <w:rsid w:val="004C01F1"/>
    <w:rsid w:val="004C20F9"/>
    <w:rsid w:val="004C41F4"/>
    <w:rsid w:val="004D1612"/>
    <w:rsid w:val="004D2DB8"/>
    <w:rsid w:val="004D3527"/>
    <w:rsid w:val="004D3D52"/>
    <w:rsid w:val="004D48FE"/>
    <w:rsid w:val="004D76EC"/>
    <w:rsid w:val="004E080C"/>
    <w:rsid w:val="004E1DC0"/>
    <w:rsid w:val="004E2E5E"/>
    <w:rsid w:val="004E3AFB"/>
    <w:rsid w:val="004E3E40"/>
    <w:rsid w:val="004E4CF5"/>
    <w:rsid w:val="004E4F1F"/>
    <w:rsid w:val="004E5105"/>
    <w:rsid w:val="004E7F4C"/>
    <w:rsid w:val="004F0708"/>
    <w:rsid w:val="004F0B53"/>
    <w:rsid w:val="004F1077"/>
    <w:rsid w:val="004F3945"/>
    <w:rsid w:val="004F3DBE"/>
    <w:rsid w:val="004F43E2"/>
    <w:rsid w:val="004F56DB"/>
    <w:rsid w:val="004F5C14"/>
    <w:rsid w:val="004F70DE"/>
    <w:rsid w:val="005002E4"/>
    <w:rsid w:val="00502078"/>
    <w:rsid w:val="00502C10"/>
    <w:rsid w:val="00504A39"/>
    <w:rsid w:val="005058DD"/>
    <w:rsid w:val="00506348"/>
    <w:rsid w:val="00507DDE"/>
    <w:rsid w:val="0051046E"/>
    <w:rsid w:val="00512E24"/>
    <w:rsid w:val="00512E78"/>
    <w:rsid w:val="00514626"/>
    <w:rsid w:val="005150BD"/>
    <w:rsid w:val="005208AF"/>
    <w:rsid w:val="005216C5"/>
    <w:rsid w:val="005233FF"/>
    <w:rsid w:val="00524048"/>
    <w:rsid w:val="00525A4D"/>
    <w:rsid w:val="00526005"/>
    <w:rsid w:val="00526FFB"/>
    <w:rsid w:val="00531EC1"/>
    <w:rsid w:val="00533D4F"/>
    <w:rsid w:val="00535694"/>
    <w:rsid w:val="005379A4"/>
    <w:rsid w:val="00540867"/>
    <w:rsid w:val="00540984"/>
    <w:rsid w:val="00541E50"/>
    <w:rsid w:val="00542AC5"/>
    <w:rsid w:val="00543C2D"/>
    <w:rsid w:val="00544C00"/>
    <w:rsid w:val="00544C46"/>
    <w:rsid w:val="00545D6A"/>
    <w:rsid w:val="00546CAB"/>
    <w:rsid w:val="00547E70"/>
    <w:rsid w:val="00550A9C"/>
    <w:rsid w:val="00551B32"/>
    <w:rsid w:val="005536FA"/>
    <w:rsid w:val="005576D7"/>
    <w:rsid w:val="005602F8"/>
    <w:rsid w:val="00560FF7"/>
    <w:rsid w:val="00561ED1"/>
    <w:rsid w:val="00562242"/>
    <w:rsid w:val="00564281"/>
    <w:rsid w:val="00566175"/>
    <w:rsid w:val="00570836"/>
    <w:rsid w:val="00570DE4"/>
    <w:rsid w:val="005723E0"/>
    <w:rsid w:val="005737BB"/>
    <w:rsid w:val="0057491D"/>
    <w:rsid w:val="00577E32"/>
    <w:rsid w:val="005816D9"/>
    <w:rsid w:val="00583917"/>
    <w:rsid w:val="00586BD9"/>
    <w:rsid w:val="00586EF5"/>
    <w:rsid w:val="005871C4"/>
    <w:rsid w:val="00591182"/>
    <w:rsid w:val="00591231"/>
    <w:rsid w:val="005915D8"/>
    <w:rsid w:val="0059469E"/>
    <w:rsid w:val="00595196"/>
    <w:rsid w:val="0059574D"/>
    <w:rsid w:val="00597C13"/>
    <w:rsid w:val="00597CC3"/>
    <w:rsid w:val="005A0223"/>
    <w:rsid w:val="005A3065"/>
    <w:rsid w:val="005A342D"/>
    <w:rsid w:val="005A34CA"/>
    <w:rsid w:val="005A3867"/>
    <w:rsid w:val="005A402B"/>
    <w:rsid w:val="005A5612"/>
    <w:rsid w:val="005A575A"/>
    <w:rsid w:val="005A6A08"/>
    <w:rsid w:val="005A6AB0"/>
    <w:rsid w:val="005B02B9"/>
    <w:rsid w:val="005B078D"/>
    <w:rsid w:val="005B1514"/>
    <w:rsid w:val="005B39CC"/>
    <w:rsid w:val="005B3D73"/>
    <w:rsid w:val="005B43C4"/>
    <w:rsid w:val="005B687A"/>
    <w:rsid w:val="005B6EF1"/>
    <w:rsid w:val="005C0E9D"/>
    <w:rsid w:val="005C1052"/>
    <w:rsid w:val="005C2812"/>
    <w:rsid w:val="005C4500"/>
    <w:rsid w:val="005C533E"/>
    <w:rsid w:val="005C6488"/>
    <w:rsid w:val="005C679F"/>
    <w:rsid w:val="005C720E"/>
    <w:rsid w:val="005C7319"/>
    <w:rsid w:val="005C7CB3"/>
    <w:rsid w:val="005D3361"/>
    <w:rsid w:val="005D40BF"/>
    <w:rsid w:val="005D54E4"/>
    <w:rsid w:val="005D6071"/>
    <w:rsid w:val="005D6391"/>
    <w:rsid w:val="005D7338"/>
    <w:rsid w:val="005D745F"/>
    <w:rsid w:val="005E14C7"/>
    <w:rsid w:val="005E2AE0"/>
    <w:rsid w:val="005E36E9"/>
    <w:rsid w:val="005E402E"/>
    <w:rsid w:val="005E66A0"/>
    <w:rsid w:val="005E6E27"/>
    <w:rsid w:val="005F033A"/>
    <w:rsid w:val="005F107D"/>
    <w:rsid w:val="005F17E5"/>
    <w:rsid w:val="005F29E9"/>
    <w:rsid w:val="005F7AB1"/>
    <w:rsid w:val="00602403"/>
    <w:rsid w:val="00602808"/>
    <w:rsid w:val="006038D7"/>
    <w:rsid w:val="006047F9"/>
    <w:rsid w:val="00604E72"/>
    <w:rsid w:val="006050D0"/>
    <w:rsid w:val="006072F8"/>
    <w:rsid w:val="00607967"/>
    <w:rsid w:val="006079EB"/>
    <w:rsid w:val="006101D3"/>
    <w:rsid w:val="006103E0"/>
    <w:rsid w:val="00611E46"/>
    <w:rsid w:val="00612206"/>
    <w:rsid w:val="00612991"/>
    <w:rsid w:val="0061528A"/>
    <w:rsid w:val="00616535"/>
    <w:rsid w:val="006174A0"/>
    <w:rsid w:val="00623023"/>
    <w:rsid w:val="0062386C"/>
    <w:rsid w:val="00623ABA"/>
    <w:rsid w:val="006245D4"/>
    <w:rsid w:val="00624DC3"/>
    <w:rsid w:val="0062507B"/>
    <w:rsid w:val="00625B41"/>
    <w:rsid w:val="00627C47"/>
    <w:rsid w:val="006309E8"/>
    <w:rsid w:val="006311F1"/>
    <w:rsid w:val="00633B6A"/>
    <w:rsid w:val="0064111A"/>
    <w:rsid w:val="00641DA6"/>
    <w:rsid w:val="00641E11"/>
    <w:rsid w:val="006424A3"/>
    <w:rsid w:val="006429C0"/>
    <w:rsid w:val="00644863"/>
    <w:rsid w:val="00644CC2"/>
    <w:rsid w:val="0064584E"/>
    <w:rsid w:val="00645CD4"/>
    <w:rsid w:val="00647E8D"/>
    <w:rsid w:val="00651360"/>
    <w:rsid w:val="00653C2E"/>
    <w:rsid w:val="00654591"/>
    <w:rsid w:val="00654B17"/>
    <w:rsid w:val="00654C48"/>
    <w:rsid w:val="006563FA"/>
    <w:rsid w:val="0065661A"/>
    <w:rsid w:val="00656AA1"/>
    <w:rsid w:val="00657C7E"/>
    <w:rsid w:val="00657D15"/>
    <w:rsid w:val="00660BEC"/>
    <w:rsid w:val="00662250"/>
    <w:rsid w:val="00662677"/>
    <w:rsid w:val="00663754"/>
    <w:rsid w:val="0066376F"/>
    <w:rsid w:val="00663FD7"/>
    <w:rsid w:val="006649F7"/>
    <w:rsid w:val="00665F27"/>
    <w:rsid w:val="00666A0E"/>
    <w:rsid w:val="006672C1"/>
    <w:rsid w:val="0067245D"/>
    <w:rsid w:val="0067279F"/>
    <w:rsid w:val="006728DF"/>
    <w:rsid w:val="00673BD3"/>
    <w:rsid w:val="00676765"/>
    <w:rsid w:val="006773B4"/>
    <w:rsid w:val="00680DB7"/>
    <w:rsid w:val="00681369"/>
    <w:rsid w:val="00681691"/>
    <w:rsid w:val="006825C6"/>
    <w:rsid w:val="00682695"/>
    <w:rsid w:val="006844C9"/>
    <w:rsid w:val="00686285"/>
    <w:rsid w:val="006865F6"/>
    <w:rsid w:val="0068702E"/>
    <w:rsid w:val="0069043F"/>
    <w:rsid w:val="006907A1"/>
    <w:rsid w:val="00691519"/>
    <w:rsid w:val="00691F9E"/>
    <w:rsid w:val="0069206C"/>
    <w:rsid w:val="00692F77"/>
    <w:rsid w:val="00693510"/>
    <w:rsid w:val="00695430"/>
    <w:rsid w:val="006955A6"/>
    <w:rsid w:val="00697D5F"/>
    <w:rsid w:val="006A0539"/>
    <w:rsid w:val="006A2344"/>
    <w:rsid w:val="006A351E"/>
    <w:rsid w:val="006A4212"/>
    <w:rsid w:val="006A4916"/>
    <w:rsid w:val="006A5AD6"/>
    <w:rsid w:val="006A772D"/>
    <w:rsid w:val="006B0BF7"/>
    <w:rsid w:val="006B1EDC"/>
    <w:rsid w:val="006B2DD2"/>
    <w:rsid w:val="006B591A"/>
    <w:rsid w:val="006C09B0"/>
    <w:rsid w:val="006C0AAA"/>
    <w:rsid w:val="006C11D0"/>
    <w:rsid w:val="006C15ED"/>
    <w:rsid w:val="006C1615"/>
    <w:rsid w:val="006C17A4"/>
    <w:rsid w:val="006C1943"/>
    <w:rsid w:val="006C2E91"/>
    <w:rsid w:val="006C349B"/>
    <w:rsid w:val="006C4115"/>
    <w:rsid w:val="006C4AA1"/>
    <w:rsid w:val="006C5789"/>
    <w:rsid w:val="006C5AC7"/>
    <w:rsid w:val="006D0A0D"/>
    <w:rsid w:val="006D0E0F"/>
    <w:rsid w:val="006D22A3"/>
    <w:rsid w:val="006D27CB"/>
    <w:rsid w:val="006D39E0"/>
    <w:rsid w:val="006D3DFA"/>
    <w:rsid w:val="006D553E"/>
    <w:rsid w:val="006D5916"/>
    <w:rsid w:val="006D5AAE"/>
    <w:rsid w:val="006D5FF7"/>
    <w:rsid w:val="006D6403"/>
    <w:rsid w:val="006D6B8D"/>
    <w:rsid w:val="006E2251"/>
    <w:rsid w:val="006E2CA4"/>
    <w:rsid w:val="006E3371"/>
    <w:rsid w:val="006E49AF"/>
    <w:rsid w:val="006E4AA6"/>
    <w:rsid w:val="006F05A4"/>
    <w:rsid w:val="006F1B4C"/>
    <w:rsid w:val="006F1F15"/>
    <w:rsid w:val="006F332B"/>
    <w:rsid w:val="006F6D9E"/>
    <w:rsid w:val="00700C64"/>
    <w:rsid w:val="0070141B"/>
    <w:rsid w:val="00702335"/>
    <w:rsid w:val="007029B1"/>
    <w:rsid w:val="00704476"/>
    <w:rsid w:val="00704B57"/>
    <w:rsid w:val="00705DF6"/>
    <w:rsid w:val="00706587"/>
    <w:rsid w:val="00706D30"/>
    <w:rsid w:val="007110BB"/>
    <w:rsid w:val="00713822"/>
    <w:rsid w:val="00714672"/>
    <w:rsid w:val="0072010A"/>
    <w:rsid w:val="00720A16"/>
    <w:rsid w:val="007210D9"/>
    <w:rsid w:val="007211DB"/>
    <w:rsid w:val="00721F89"/>
    <w:rsid w:val="00722A48"/>
    <w:rsid w:val="00725496"/>
    <w:rsid w:val="00725532"/>
    <w:rsid w:val="00725CDE"/>
    <w:rsid w:val="0073095B"/>
    <w:rsid w:val="00731287"/>
    <w:rsid w:val="00732032"/>
    <w:rsid w:val="00733062"/>
    <w:rsid w:val="00733622"/>
    <w:rsid w:val="007336BA"/>
    <w:rsid w:val="00734D7F"/>
    <w:rsid w:val="00735E9D"/>
    <w:rsid w:val="0073770D"/>
    <w:rsid w:val="00740127"/>
    <w:rsid w:val="0074150D"/>
    <w:rsid w:val="00741A6A"/>
    <w:rsid w:val="007439A5"/>
    <w:rsid w:val="0074458F"/>
    <w:rsid w:val="00744A0B"/>
    <w:rsid w:val="007465E6"/>
    <w:rsid w:val="00750A36"/>
    <w:rsid w:val="00751CAB"/>
    <w:rsid w:val="0075279C"/>
    <w:rsid w:val="007527EB"/>
    <w:rsid w:val="00752BB8"/>
    <w:rsid w:val="00753EB3"/>
    <w:rsid w:val="00757D09"/>
    <w:rsid w:val="0076272B"/>
    <w:rsid w:val="00762D35"/>
    <w:rsid w:val="00763040"/>
    <w:rsid w:val="00764C8D"/>
    <w:rsid w:val="00764FF7"/>
    <w:rsid w:val="0076505A"/>
    <w:rsid w:val="00770939"/>
    <w:rsid w:val="007719C1"/>
    <w:rsid w:val="007721F6"/>
    <w:rsid w:val="00773E71"/>
    <w:rsid w:val="007747BB"/>
    <w:rsid w:val="00775C64"/>
    <w:rsid w:val="0077630A"/>
    <w:rsid w:val="00777337"/>
    <w:rsid w:val="007821F2"/>
    <w:rsid w:val="0078393A"/>
    <w:rsid w:val="00783F45"/>
    <w:rsid w:val="00785E67"/>
    <w:rsid w:val="00787208"/>
    <w:rsid w:val="00793237"/>
    <w:rsid w:val="00794ABA"/>
    <w:rsid w:val="00796B5E"/>
    <w:rsid w:val="00797FB1"/>
    <w:rsid w:val="007A294D"/>
    <w:rsid w:val="007A3129"/>
    <w:rsid w:val="007A3D07"/>
    <w:rsid w:val="007A49C4"/>
    <w:rsid w:val="007A5C22"/>
    <w:rsid w:val="007A67D6"/>
    <w:rsid w:val="007A7D19"/>
    <w:rsid w:val="007B26CC"/>
    <w:rsid w:val="007B40F7"/>
    <w:rsid w:val="007B4E29"/>
    <w:rsid w:val="007B6D20"/>
    <w:rsid w:val="007B6FC2"/>
    <w:rsid w:val="007B761E"/>
    <w:rsid w:val="007B7FA7"/>
    <w:rsid w:val="007C00D7"/>
    <w:rsid w:val="007C1993"/>
    <w:rsid w:val="007C43B6"/>
    <w:rsid w:val="007C480A"/>
    <w:rsid w:val="007C4BB0"/>
    <w:rsid w:val="007C598C"/>
    <w:rsid w:val="007C658D"/>
    <w:rsid w:val="007D177C"/>
    <w:rsid w:val="007D1C00"/>
    <w:rsid w:val="007D257A"/>
    <w:rsid w:val="007D4114"/>
    <w:rsid w:val="007D6DED"/>
    <w:rsid w:val="007D6E72"/>
    <w:rsid w:val="007E0A3F"/>
    <w:rsid w:val="007E1C1F"/>
    <w:rsid w:val="007E2076"/>
    <w:rsid w:val="007E3400"/>
    <w:rsid w:val="007E39BE"/>
    <w:rsid w:val="007E39D0"/>
    <w:rsid w:val="007F1140"/>
    <w:rsid w:val="007F2246"/>
    <w:rsid w:val="007F25E4"/>
    <w:rsid w:val="007F39E3"/>
    <w:rsid w:val="007F5A4C"/>
    <w:rsid w:val="007F63D7"/>
    <w:rsid w:val="007F706E"/>
    <w:rsid w:val="007F71D1"/>
    <w:rsid w:val="008009A5"/>
    <w:rsid w:val="00800FB9"/>
    <w:rsid w:val="00802E8A"/>
    <w:rsid w:val="0080349F"/>
    <w:rsid w:val="0080361D"/>
    <w:rsid w:val="008042B6"/>
    <w:rsid w:val="008048EC"/>
    <w:rsid w:val="0080584B"/>
    <w:rsid w:val="00805BCC"/>
    <w:rsid w:val="00807913"/>
    <w:rsid w:val="0081053E"/>
    <w:rsid w:val="00813AAB"/>
    <w:rsid w:val="0081496B"/>
    <w:rsid w:val="0082187D"/>
    <w:rsid w:val="00821B3D"/>
    <w:rsid w:val="00823773"/>
    <w:rsid w:val="00823F86"/>
    <w:rsid w:val="008242A8"/>
    <w:rsid w:val="00825AEC"/>
    <w:rsid w:val="00825C53"/>
    <w:rsid w:val="00826257"/>
    <w:rsid w:val="0082662C"/>
    <w:rsid w:val="008270DD"/>
    <w:rsid w:val="008311AF"/>
    <w:rsid w:val="0083246B"/>
    <w:rsid w:val="0083461A"/>
    <w:rsid w:val="00834D50"/>
    <w:rsid w:val="00835908"/>
    <w:rsid w:val="00836310"/>
    <w:rsid w:val="008365DD"/>
    <w:rsid w:val="0083669C"/>
    <w:rsid w:val="008373D2"/>
    <w:rsid w:val="0084000A"/>
    <w:rsid w:val="00840590"/>
    <w:rsid w:val="0084064A"/>
    <w:rsid w:val="008406EF"/>
    <w:rsid w:val="00841F5D"/>
    <w:rsid w:val="00843DE5"/>
    <w:rsid w:val="00843EAF"/>
    <w:rsid w:val="00845D3B"/>
    <w:rsid w:val="00856039"/>
    <w:rsid w:val="00856CB1"/>
    <w:rsid w:val="008574B2"/>
    <w:rsid w:val="00860656"/>
    <w:rsid w:val="00861168"/>
    <w:rsid w:val="008627CB"/>
    <w:rsid w:val="0086299B"/>
    <w:rsid w:val="00863964"/>
    <w:rsid w:val="00864E7D"/>
    <w:rsid w:val="008653E9"/>
    <w:rsid w:val="008675AB"/>
    <w:rsid w:val="0087227D"/>
    <w:rsid w:val="0087245A"/>
    <w:rsid w:val="0087335C"/>
    <w:rsid w:val="008738DE"/>
    <w:rsid w:val="00874AB7"/>
    <w:rsid w:val="0087673B"/>
    <w:rsid w:val="00876AE6"/>
    <w:rsid w:val="0088023A"/>
    <w:rsid w:val="0088067F"/>
    <w:rsid w:val="0088195E"/>
    <w:rsid w:val="00882701"/>
    <w:rsid w:val="0088485B"/>
    <w:rsid w:val="00886BA7"/>
    <w:rsid w:val="00886CC4"/>
    <w:rsid w:val="00886D39"/>
    <w:rsid w:val="008875DA"/>
    <w:rsid w:val="00890964"/>
    <w:rsid w:val="00890AB8"/>
    <w:rsid w:val="0089414D"/>
    <w:rsid w:val="00894396"/>
    <w:rsid w:val="008959D7"/>
    <w:rsid w:val="00895B12"/>
    <w:rsid w:val="00896250"/>
    <w:rsid w:val="00896BC2"/>
    <w:rsid w:val="00897244"/>
    <w:rsid w:val="008A0479"/>
    <w:rsid w:val="008A2AE7"/>
    <w:rsid w:val="008A7397"/>
    <w:rsid w:val="008B012F"/>
    <w:rsid w:val="008B234D"/>
    <w:rsid w:val="008B2481"/>
    <w:rsid w:val="008B423C"/>
    <w:rsid w:val="008B4D56"/>
    <w:rsid w:val="008B5100"/>
    <w:rsid w:val="008B54C9"/>
    <w:rsid w:val="008C0940"/>
    <w:rsid w:val="008C1A3E"/>
    <w:rsid w:val="008C2D16"/>
    <w:rsid w:val="008C3139"/>
    <w:rsid w:val="008C3242"/>
    <w:rsid w:val="008C498D"/>
    <w:rsid w:val="008C6551"/>
    <w:rsid w:val="008C6C3F"/>
    <w:rsid w:val="008C763E"/>
    <w:rsid w:val="008D1116"/>
    <w:rsid w:val="008D112E"/>
    <w:rsid w:val="008D2BE0"/>
    <w:rsid w:val="008D3CEA"/>
    <w:rsid w:val="008D41F6"/>
    <w:rsid w:val="008D4C0F"/>
    <w:rsid w:val="008D5A9F"/>
    <w:rsid w:val="008D662B"/>
    <w:rsid w:val="008D70E3"/>
    <w:rsid w:val="008E2965"/>
    <w:rsid w:val="008E51F9"/>
    <w:rsid w:val="008E523B"/>
    <w:rsid w:val="008E5776"/>
    <w:rsid w:val="008E5A56"/>
    <w:rsid w:val="008F10B2"/>
    <w:rsid w:val="008F2463"/>
    <w:rsid w:val="008F282A"/>
    <w:rsid w:val="008F46F8"/>
    <w:rsid w:val="008F53C1"/>
    <w:rsid w:val="00900D4C"/>
    <w:rsid w:val="009026E9"/>
    <w:rsid w:val="00903882"/>
    <w:rsid w:val="00906840"/>
    <w:rsid w:val="0091184C"/>
    <w:rsid w:val="009132EC"/>
    <w:rsid w:val="0091470A"/>
    <w:rsid w:val="0091710E"/>
    <w:rsid w:val="009174DE"/>
    <w:rsid w:val="009204B3"/>
    <w:rsid w:val="00921A39"/>
    <w:rsid w:val="00924390"/>
    <w:rsid w:val="00926D22"/>
    <w:rsid w:val="00927AC7"/>
    <w:rsid w:val="009311C9"/>
    <w:rsid w:val="00931E9E"/>
    <w:rsid w:val="00934147"/>
    <w:rsid w:val="00935CB2"/>
    <w:rsid w:val="00935CD9"/>
    <w:rsid w:val="00936989"/>
    <w:rsid w:val="00936C6B"/>
    <w:rsid w:val="0093700A"/>
    <w:rsid w:val="009406FC"/>
    <w:rsid w:val="00941459"/>
    <w:rsid w:val="00943620"/>
    <w:rsid w:val="00943AD6"/>
    <w:rsid w:val="0094424F"/>
    <w:rsid w:val="00944896"/>
    <w:rsid w:val="0094489B"/>
    <w:rsid w:val="00945CAA"/>
    <w:rsid w:val="00945D13"/>
    <w:rsid w:val="00946150"/>
    <w:rsid w:val="009469E0"/>
    <w:rsid w:val="00946AD2"/>
    <w:rsid w:val="0094755B"/>
    <w:rsid w:val="009512BF"/>
    <w:rsid w:val="009545C1"/>
    <w:rsid w:val="00954BC9"/>
    <w:rsid w:val="0095519B"/>
    <w:rsid w:val="00955C92"/>
    <w:rsid w:val="00957B94"/>
    <w:rsid w:val="00961637"/>
    <w:rsid w:val="00961667"/>
    <w:rsid w:val="009636D4"/>
    <w:rsid w:val="009643FF"/>
    <w:rsid w:val="009646C0"/>
    <w:rsid w:val="00964721"/>
    <w:rsid w:val="009659B6"/>
    <w:rsid w:val="00965DD7"/>
    <w:rsid w:val="00966431"/>
    <w:rsid w:val="00970A5D"/>
    <w:rsid w:val="009720D2"/>
    <w:rsid w:val="009729A6"/>
    <w:rsid w:val="00973108"/>
    <w:rsid w:val="00975171"/>
    <w:rsid w:val="00977213"/>
    <w:rsid w:val="009774AD"/>
    <w:rsid w:val="00980C8C"/>
    <w:rsid w:val="009826D4"/>
    <w:rsid w:val="009827B0"/>
    <w:rsid w:val="00985957"/>
    <w:rsid w:val="00986E1B"/>
    <w:rsid w:val="00991369"/>
    <w:rsid w:val="00991A45"/>
    <w:rsid w:val="00991D6A"/>
    <w:rsid w:val="00992DF0"/>
    <w:rsid w:val="00993DF4"/>
    <w:rsid w:val="009965A6"/>
    <w:rsid w:val="00996B28"/>
    <w:rsid w:val="00996EFA"/>
    <w:rsid w:val="00997944"/>
    <w:rsid w:val="009A0947"/>
    <w:rsid w:val="009A0C3E"/>
    <w:rsid w:val="009A24EC"/>
    <w:rsid w:val="009A26B6"/>
    <w:rsid w:val="009A27A6"/>
    <w:rsid w:val="009A4AB2"/>
    <w:rsid w:val="009A7131"/>
    <w:rsid w:val="009A7BBF"/>
    <w:rsid w:val="009B2B1D"/>
    <w:rsid w:val="009B3415"/>
    <w:rsid w:val="009B3FD9"/>
    <w:rsid w:val="009B40AA"/>
    <w:rsid w:val="009B596D"/>
    <w:rsid w:val="009B65B2"/>
    <w:rsid w:val="009B694A"/>
    <w:rsid w:val="009C3A39"/>
    <w:rsid w:val="009C5DB1"/>
    <w:rsid w:val="009C6DE7"/>
    <w:rsid w:val="009D0726"/>
    <w:rsid w:val="009D0CA4"/>
    <w:rsid w:val="009D19E0"/>
    <w:rsid w:val="009D22D4"/>
    <w:rsid w:val="009D2A3F"/>
    <w:rsid w:val="009D372E"/>
    <w:rsid w:val="009D4408"/>
    <w:rsid w:val="009D4498"/>
    <w:rsid w:val="009D5E82"/>
    <w:rsid w:val="009E0F75"/>
    <w:rsid w:val="009E17ED"/>
    <w:rsid w:val="009E2B45"/>
    <w:rsid w:val="009E3515"/>
    <w:rsid w:val="009E48D5"/>
    <w:rsid w:val="009E693C"/>
    <w:rsid w:val="009E6B9C"/>
    <w:rsid w:val="009E7771"/>
    <w:rsid w:val="009F2CC7"/>
    <w:rsid w:val="009F3044"/>
    <w:rsid w:val="009F3770"/>
    <w:rsid w:val="009F4ACE"/>
    <w:rsid w:val="009F5EA0"/>
    <w:rsid w:val="009F7FC2"/>
    <w:rsid w:val="00A01D51"/>
    <w:rsid w:val="00A0209B"/>
    <w:rsid w:val="00A028BF"/>
    <w:rsid w:val="00A03AC7"/>
    <w:rsid w:val="00A0528B"/>
    <w:rsid w:val="00A05832"/>
    <w:rsid w:val="00A06405"/>
    <w:rsid w:val="00A06A90"/>
    <w:rsid w:val="00A06B32"/>
    <w:rsid w:val="00A0754A"/>
    <w:rsid w:val="00A10013"/>
    <w:rsid w:val="00A10ADB"/>
    <w:rsid w:val="00A1107E"/>
    <w:rsid w:val="00A11B7E"/>
    <w:rsid w:val="00A123DC"/>
    <w:rsid w:val="00A16307"/>
    <w:rsid w:val="00A20C94"/>
    <w:rsid w:val="00A21953"/>
    <w:rsid w:val="00A237D3"/>
    <w:rsid w:val="00A25E43"/>
    <w:rsid w:val="00A269B6"/>
    <w:rsid w:val="00A27666"/>
    <w:rsid w:val="00A32542"/>
    <w:rsid w:val="00A327DD"/>
    <w:rsid w:val="00A33F5C"/>
    <w:rsid w:val="00A33FD1"/>
    <w:rsid w:val="00A343E6"/>
    <w:rsid w:val="00A35268"/>
    <w:rsid w:val="00A35AB5"/>
    <w:rsid w:val="00A3612F"/>
    <w:rsid w:val="00A36549"/>
    <w:rsid w:val="00A37C52"/>
    <w:rsid w:val="00A40A79"/>
    <w:rsid w:val="00A418B0"/>
    <w:rsid w:val="00A449DA"/>
    <w:rsid w:val="00A452B2"/>
    <w:rsid w:val="00A4577F"/>
    <w:rsid w:val="00A47440"/>
    <w:rsid w:val="00A50C16"/>
    <w:rsid w:val="00A51C11"/>
    <w:rsid w:val="00A54070"/>
    <w:rsid w:val="00A571E4"/>
    <w:rsid w:val="00A572BB"/>
    <w:rsid w:val="00A5778F"/>
    <w:rsid w:val="00A60FCD"/>
    <w:rsid w:val="00A625D1"/>
    <w:rsid w:val="00A6262C"/>
    <w:rsid w:val="00A62845"/>
    <w:rsid w:val="00A633B0"/>
    <w:rsid w:val="00A6498D"/>
    <w:rsid w:val="00A6787E"/>
    <w:rsid w:val="00A67DC9"/>
    <w:rsid w:val="00A7045D"/>
    <w:rsid w:val="00A718C6"/>
    <w:rsid w:val="00A74DD1"/>
    <w:rsid w:val="00A75EC4"/>
    <w:rsid w:val="00A760B2"/>
    <w:rsid w:val="00A76AB1"/>
    <w:rsid w:val="00A772EC"/>
    <w:rsid w:val="00A850F2"/>
    <w:rsid w:val="00A870E2"/>
    <w:rsid w:val="00A874A4"/>
    <w:rsid w:val="00A87555"/>
    <w:rsid w:val="00A903AF"/>
    <w:rsid w:val="00A93101"/>
    <w:rsid w:val="00A94513"/>
    <w:rsid w:val="00A9489B"/>
    <w:rsid w:val="00A97B44"/>
    <w:rsid w:val="00A97D2F"/>
    <w:rsid w:val="00AA0C7D"/>
    <w:rsid w:val="00AA1393"/>
    <w:rsid w:val="00AA1F52"/>
    <w:rsid w:val="00AA29CA"/>
    <w:rsid w:val="00AA2A65"/>
    <w:rsid w:val="00AA37DA"/>
    <w:rsid w:val="00AA44D7"/>
    <w:rsid w:val="00AA76F9"/>
    <w:rsid w:val="00AB0586"/>
    <w:rsid w:val="00AB16D8"/>
    <w:rsid w:val="00AB18D5"/>
    <w:rsid w:val="00AB44DB"/>
    <w:rsid w:val="00AB5058"/>
    <w:rsid w:val="00AB6099"/>
    <w:rsid w:val="00AB7868"/>
    <w:rsid w:val="00AC0088"/>
    <w:rsid w:val="00AC0B2E"/>
    <w:rsid w:val="00AC17EB"/>
    <w:rsid w:val="00AC36C0"/>
    <w:rsid w:val="00AC3F9A"/>
    <w:rsid w:val="00AC435B"/>
    <w:rsid w:val="00AC6871"/>
    <w:rsid w:val="00AD18BD"/>
    <w:rsid w:val="00AD27FE"/>
    <w:rsid w:val="00AD2A6F"/>
    <w:rsid w:val="00AD47D2"/>
    <w:rsid w:val="00AD5E55"/>
    <w:rsid w:val="00AD6D01"/>
    <w:rsid w:val="00AD793B"/>
    <w:rsid w:val="00AD7D63"/>
    <w:rsid w:val="00AE01E9"/>
    <w:rsid w:val="00AE04EE"/>
    <w:rsid w:val="00AE0743"/>
    <w:rsid w:val="00AE124C"/>
    <w:rsid w:val="00AE1DB6"/>
    <w:rsid w:val="00AE236D"/>
    <w:rsid w:val="00AE5721"/>
    <w:rsid w:val="00AE6F07"/>
    <w:rsid w:val="00AE79A8"/>
    <w:rsid w:val="00AE7A49"/>
    <w:rsid w:val="00AE7A98"/>
    <w:rsid w:val="00AF059A"/>
    <w:rsid w:val="00AF1403"/>
    <w:rsid w:val="00AF1DEE"/>
    <w:rsid w:val="00AF202F"/>
    <w:rsid w:val="00AF27B0"/>
    <w:rsid w:val="00AF27EF"/>
    <w:rsid w:val="00AF358D"/>
    <w:rsid w:val="00AF403A"/>
    <w:rsid w:val="00AF49D3"/>
    <w:rsid w:val="00AF4C62"/>
    <w:rsid w:val="00AF5240"/>
    <w:rsid w:val="00AF5356"/>
    <w:rsid w:val="00AF727D"/>
    <w:rsid w:val="00AF7DCF"/>
    <w:rsid w:val="00B017D4"/>
    <w:rsid w:val="00B01856"/>
    <w:rsid w:val="00B01A59"/>
    <w:rsid w:val="00B02B67"/>
    <w:rsid w:val="00B04489"/>
    <w:rsid w:val="00B05D39"/>
    <w:rsid w:val="00B1603B"/>
    <w:rsid w:val="00B16356"/>
    <w:rsid w:val="00B16C85"/>
    <w:rsid w:val="00B16EB4"/>
    <w:rsid w:val="00B20977"/>
    <w:rsid w:val="00B229BC"/>
    <w:rsid w:val="00B23A42"/>
    <w:rsid w:val="00B24540"/>
    <w:rsid w:val="00B27092"/>
    <w:rsid w:val="00B302A2"/>
    <w:rsid w:val="00B31585"/>
    <w:rsid w:val="00B31805"/>
    <w:rsid w:val="00B334AA"/>
    <w:rsid w:val="00B349F2"/>
    <w:rsid w:val="00B37DEB"/>
    <w:rsid w:val="00B4039B"/>
    <w:rsid w:val="00B40981"/>
    <w:rsid w:val="00B4219D"/>
    <w:rsid w:val="00B42830"/>
    <w:rsid w:val="00B46831"/>
    <w:rsid w:val="00B46EB5"/>
    <w:rsid w:val="00B50822"/>
    <w:rsid w:val="00B524D6"/>
    <w:rsid w:val="00B531CA"/>
    <w:rsid w:val="00B53382"/>
    <w:rsid w:val="00B53C34"/>
    <w:rsid w:val="00B5405E"/>
    <w:rsid w:val="00B5613F"/>
    <w:rsid w:val="00B56A35"/>
    <w:rsid w:val="00B60650"/>
    <w:rsid w:val="00B6159E"/>
    <w:rsid w:val="00B620BB"/>
    <w:rsid w:val="00B6316D"/>
    <w:rsid w:val="00B65355"/>
    <w:rsid w:val="00B657D7"/>
    <w:rsid w:val="00B6675F"/>
    <w:rsid w:val="00B66B2D"/>
    <w:rsid w:val="00B70BEF"/>
    <w:rsid w:val="00B71159"/>
    <w:rsid w:val="00B71949"/>
    <w:rsid w:val="00B734EF"/>
    <w:rsid w:val="00B73FAA"/>
    <w:rsid w:val="00B75B4B"/>
    <w:rsid w:val="00B77E59"/>
    <w:rsid w:val="00B81343"/>
    <w:rsid w:val="00B81989"/>
    <w:rsid w:val="00B81D3B"/>
    <w:rsid w:val="00B81FB4"/>
    <w:rsid w:val="00B83046"/>
    <w:rsid w:val="00B8349F"/>
    <w:rsid w:val="00B8578E"/>
    <w:rsid w:val="00B86409"/>
    <w:rsid w:val="00B86B78"/>
    <w:rsid w:val="00B90329"/>
    <w:rsid w:val="00B907F2"/>
    <w:rsid w:val="00B90F20"/>
    <w:rsid w:val="00B9137C"/>
    <w:rsid w:val="00B91E30"/>
    <w:rsid w:val="00B9616B"/>
    <w:rsid w:val="00B96558"/>
    <w:rsid w:val="00B9695B"/>
    <w:rsid w:val="00B9792D"/>
    <w:rsid w:val="00BA07DC"/>
    <w:rsid w:val="00BA2333"/>
    <w:rsid w:val="00BA2F96"/>
    <w:rsid w:val="00BA5317"/>
    <w:rsid w:val="00BA5859"/>
    <w:rsid w:val="00BB2252"/>
    <w:rsid w:val="00BB2A8C"/>
    <w:rsid w:val="00BB5522"/>
    <w:rsid w:val="00BB60B0"/>
    <w:rsid w:val="00BB70B6"/>
    <w:rsid w:val="00BC06C4"/>
    <w:rsid w:val="00BC0E79"/>
    <w:rsid w:val="00BC1EC0"/>
    <w:rsid w:val="00BC1FF0"/>
    <w:rsid w:val="00BC498B"/>
    <w:rsid w:val="00BC62B9"/>
    <w:rsid w:val="00BC7C02"/>
    <w:rsid w:val="00BD20D5"/>
    <w:rsid w:val="00BD295F"/>
    <w:rsid w:val="00BD3CF2"/>
    <w:rsid w:val="00BD48A7"/>
    <w:rsid w:val="00BD5E56"/>
    <w:rsid w:val="00BD7873"/>
    <w:rsid w:val="00BE0F9B"/>
    <w:rsid w:val="00BE46D0"/>
    <w:rsid w:val="00BE48A8"/>
    <w:rsid w:val="00BE5295"/>
    <w:rsid w:val="00BE5DC1"/>
    <w:rsid w:val="00BE622C"/>
    <w:rsid w:val="00BE7291"/>
    <w:rsid w:val="00BF0B10"/>
    <w:rsid w:val="00BF36B8"/>
    <w:rsid w:val="00BF7B39"/>
    <w:rsid w:val="00C04731"/>
    <w:rsid w:val="00C04F35"/>
    <w:rsid w:val="00C070C8"/>
    <w:rsid w:val="00C101D8"/>
    <w:rsid w:val="00C10AE9"/>
    <w:rsid w:val="00C10F43"/>
    <w:rsid w:val="00C12A33"/>
    <w:rsid w:val="00C12F91"/>
    <w:rsid w:val="00C13893"/>
    <w:rsid w:val="00C13F89"/>
    <w:rsid w:val="00C142C6"/>
    <w:rsid w:val="00C14D45"/>
    <w:rsid w:val="00C160CD"/>
    <w:rsid w:val="00C208C5"/>
    <w:rsid w:val="00C23F8F"/>
    <w:rsid w:val="00C263DF"/>
    <w:rsid w:val="00C30DBA"/>
    <w:rsid w:val="00C32C58"/>
    <w:rsid w:val="00C35AB4"/>
    <w:rsid w:val="00C4330A"/>
    <w:rsid w:val="00C4455C"/>
    <w:rsid w:val="00C44BF7"/>
    <w:rsid w:val="00C47CBC"/>
    <w:rsid w:val="00C50D49"/>
    <w:rsid w:val="00C52792"/>
    <w:rsid w:val="00C52D48"/>
    <w:rsid w:val="00C52F86"/>
    <w:rsid w:val="00C5412D"/>
    <w:rsid w:val="00C5441E"/>
    <w:rsid w:val="00C56D15"/>
    <w:rsid w:val="00C57791"/>
    <w:rsid w:val="00C608B0"/>
    <w:rsid w:val="00C60A59"/>
    <w:rsid w:val="00C61341"/>
    <w:rsid w:val="00C62B29"/>
    <w:rsid w:val="00C63547"/>
    <w:rsid w:val="00C63DE8"/>
    <w:rsid w:val="00C6402D"/>
    <w:rsid w:val="00C64F56"/>
    <w:rsid w:val="00C65093"/>
    <w:rsid w:val="00C653A0"/>
    <w:rsid w:val="00C71EA7"/>
    <w:rsid w:val="00C71EAD"/>
    <w:rsid w:val="00C731AE"/>
    <w:rsid w:val="00C73A52"/>
    <w:rsid w:val="00C74680"/>
    <w:rsid w:val="00C75F5B"/>
    <w:rsid w:val="00C7602F"/>
    <w:rsid w:val="00C768C1"/>
    <w:rsid w:val="00C76A17"/>
    <w:rsid w:val="00C76DC4"/>
    <w:rsid w:val="00C81064"/>
    <w:rsid w:val="00C81C57"/>
    <w:rsid w:val="00C8215A"/>
    <w:rsid w:val="00C83F48"/>
    <w:rsid w:val="00C87916"/>
    <w:rsid w:val="00C9446A"/>
    <w:rsid w:val="00C95454"/>
    <w:rsid w:val="00C95975"/>
    <w:rsid w:val="00C96198"/>
    <w:rsid w:val="00C96B5A"/>
    <w:rsid w:val="00CA003C"/>
    <w:rsid w:val="00CA22D7"/>
    <w:rsid w:val="00CA3711"/>
    <w:rsid w:val="00CA37C9"/>
    <w:rsid w:val="00CA384A"/>
    <w:rsid w:val="00CA50B3"/>
    <w:rsid w:val="00CA756D"/>
    <w:rsid w:val="00CA7B29"/>
    <w:rsid w:val="00CB5198"/>
    <w:rsid w:val="00CB6379"/>
    <w:rsid w:val="00CB6FA2"/>
    <w:rsid w:val="00CB7117"/>
    <w:rsid w:val="00CB7FF4"/>
    <w:rsid w:val="00CC0C2D"/>
    <w:rsid w:val="00CC1089"/>
    <w:rsid w:val="00CC3FA9"/>
    <w:rsid w:val="00CC456D"/>
    <w:rsid w:val="00CC5311"/>
    <w:rsid w:val="00CC56DF"/>
    <w:rsid w:val="00CC5795"/>
    <w:rsid w:val="00CC702A"/>
    <w:rsid w:val="00CC72DA"/>
    <w:rsid w:val="00CC75E8"/>
    <w:rsid w:val="00CD7A05"/>
    <w:rsid w:val="00CE01D6"/>
    <w:rsid w:val="00CE326D"/>
    <w:rsid w:val="00CE3DDF"/>
    <w:rsid w:val="00CE486D"/>
    <w:rsid w:val="00CE6A5F"/>
    <w:rsid w:val="00CE7C88"/>
    <w:rsid w:val="00CF1235"/>
    <w:rsid w:val="00CF2718"/>
    <w:rsid w:val="00CF326E"/>
    <w:rsid w:val="00CF4022"/>
    <w:rsid w:val="00D00AF2"/>
    <w:rsid w:val="00D04049"/>
    <w:rsid w:val="00D04182"/>
    <w:rsid w:val="00D04706"/>
    <w:rsid w:val="00D04C97"/>
    <w:rsid w:val="00D05A21"/>
    <w:rsid w:val="00D05FC8"/>
    <w:rsid w:val="00D0644D"/>
    <w:rsid w:val="00D106E4"/>
    <w:rsid w:val="00D129C9"/>
    <w:rsid w:val="00D12A49"/>
    <w:rsid w:val="00D135F4"/>
    <w:rsid w:val="00D15511"/>
    <w:rsid w:val="00D169DC"/>
    <w:rsid w:val="00D1742F"/>
    <w:rsid w:val="00D2099E"/>
    <w:rsid w:val="00D218CF"/>
    <w:rsid w:val="00D22C11"/>
    <w:rsid w:val="00D234C6"/>
    <w:rsid w:val="00D2398E"/>
    <w:rsid w:val="00D257A8"/>
    <w:rsid w:val="00D265CA"/>
    <w:rsid w:val="00D3060E"/>
    <w:rsid w:val="00D31B39"/>
    <w:rsid w:val="00D33ECB"/>
    <w:rsid w:val="00D36F78"/>
    <w:rsid w:val="00D3735F"/>
    <w:rsid w:val="00D41118"/>
    <w:rsid w:val="00D41B32"/>
    <w:rsid w:val="00D4284B"/>
    <w:rsid w:val="00D43ED7"/>
    <w:rsid w:val="00D44FA8"/>
    <w:rsid w:val="00D473AE"/>
    <w:rsid w:val="00D5146A"/>
    <w:rsid w:val="00D52A74"/>
    <w:rsid w:val="00D545EA"/>
    <w:rsid w:val="00D54984"/>
    <w:rsid w:val="00D554E0"/>
    <w:rsid w:val="00D56618"/>
    <w:rsid w:val="00D56E2A"/>
    <w:rsid w:val="00D60374"/>
    <w:rsid w:val="00D6084C"/>
    <w:rsid w:val="00D616CD"/>
    <w:rsid w:val="00D634FA"/>
    <w:rsid w:val="00D64029"/>
    <w:rsid w:val="00D64149"/>
    <w:rsid w:val="00D64A54"/>
    <w:rsid w:val="00D65645"/>
    <w:rsid w:val="00D6595F"/>
    <w:rsid w:val="00D65CF7"/>
    <w:rsid w:val="00D66ABF"/>
    <w:rsid w:val="00D66F76"/>
    <w:rsid w:val="00D7271C"/>
    <w:rsid w:val="00D735E5"/>
    <w:rsid w:val="00D738A7"/>
    <w:rsid w:val="00D744EA"/>
    <w:rsid w:val="00D775D3"/>
    <w:rsid w:val="00D8013F"/>
    <w:rsid w:val="00D83D83"/>
    <w:rsid w:val="00D841D8"/>
    <w:rsid w:val="00D84692"/>
    <w:rsid w:val="00D8592B"/>
    <w:rsid w:val="00D85E6F"/>
    <w:rsid w:val="00D87E9C"/>
    <w:rsid w:val="00D904E7"/>
    <w:rsid w:val="00D909D5"/>
    <w:rsid w:val="00D90D64"/>
    <w:rsid w:val="00D91976"/>
    <w:rsid w:val="00D91E1B"/>
    <w:rsid w:val="00D91E69"/>
    <w:rsid w:val="00D924DF"/>
    <w:rsid w:val="00D9268B"/>
    <w:rsid w:val="00D9273E"/>
    <w:rsid w:val="00D93A62"/>
    <w:rsid w:val="00D93CDC"/>
    <w:rsid w:val="00D95336"/>
    <w:rsid w:val="00D960A6"/>
    <w:rsid w:val="00D96F71"/>
    <w:rsid w:val="00DA0BC9"/>
    <w:rsid w:val="00DA6E59"/>
    <w:rsid w:val="00DB0218"/>
    <w:rsid w:val="00DB17D5"/>
    <w:rsid w:val="00DB1B2D"/>
    <w:rsid w:val="00DB1E56"/>
    <w:rsid w:val="00DB219E"/>
    <w:rsid w:val="00DB23E4"/>
    <w:rsid w:val="00DB25E7"/>
    <w:rsid w:val="00DB3460"/>
    <w:rsid w:val="00DB37ED"/>
    <w:rsid w:val="00DB69AB"/>
    <w:rsid w:val="00DC1545"/>
    <w:rsid w:val="00DC597D"/>
    <w:rsid w:val="00DC5D83"/>
    <w:rsid w:val="00DC5FB9"/>
    <w:rsid w:val="00DC6262"/>
    <w:rsid w:val="00DC7012"/>
    <w:rsid w:val="00DD082D"/>
    <w:rsid w:val="00DD0951"/>
    <w:rsid w:val="00DD1423"/>
    <w:rsid w:val="00DD2456"/>
    <w:rsid w:val="00DD2DD9"/>
    <w:rsid w:val="00DD3B7F"/>
    <w:rsid w:val="00DD47B7"/>
    <w:rsid w:val="00DD4982"/>
    <w:rsid w:val="00DD5049"/>
    <w:rsid w:val="00DD5632"/>
    <w:rsid w:val="00DD7096"/>
    <w:rsid w:val="00DE29CC"/>
    <w:rsid w:val="00DE420F"/>
    <w:rsid w:val="00DE437F"/>
    <w:rsid w:val="00DE4B0C"/>
    <w:rsid w:val="00DE5A45"/>
    <w:rsid w:val="00DF046F"/>
    <w:rsid w:val="00DF1393"/>
    <w:rsid w:val="00DF1D5F"/>
    <w:rsid w:val="00DF2513"/>
    <w:rsid w:val="00DF2A12"/>
    <w:rsid w:val="00DF31F4"/>
    <w:rsid w:val="00DF4C72"/>
    <w:rsid w:val="00DF5EAB"/>
    <w:rsid w:val="00DF7987"/>
    <w:rsid w:val="00E001BB"/>
    <w:rsid w:val="00E015CD"/>
    <w:rsid w:val="00E02B19"/>
    <w:rsid w:val="00E02C1E"/>
    <w:rsid w:val="00E04543"/>
    <w:rsid w:val="00E108D4"/>
    <w:rsid w:val="00E11D4F"/>
    <w:rsid w:val="00E128AD"/>
    <w:rsid w:val="00E131E0"/>
    <w:rsid w:val="00E15945"/>
    <w:rsid w:val="00E15DC9"/>
    <w:rsid w:val="00E15EB5"/>
    <w:rsid w:val="00E163E0"/>
    <w:rsid w:val="00E20EBC"/>
    <w:rsid w:val="00E21ED8"/>
    <w:rsid w:val="00E225BD"/>
    <w:rsid w:val="00E22FEF"/>
    <w:rsid w:val="00E2519D"/>
    <w:rsid w:val="00E25606"/>
    <w:rsid w:val="00E26519"/>
    <w:rsid w:val="00E27508"/>
    <w:rsid w:val="00E30706"/>
    <w:rsid w:val="00E31C5E"/>
    <w:rsid w:val="00E322B3"/>
    <w:rsid w:val="00E32EA6"/>
    <w:rsid w:val="00E33A13"/>
    <w:rsid w:val="00E34F15"/>
    <w:rsid w:val="00E353D4"/>
    <w:rsid w:val="00E35A5D"/>
    <w:rsid w:val="00E3636E"/>
    <w:rsid w:val="00E3758C"/>
    <w:rsid w:val="00E40451"/>
    <w:rsid w:val="00E4123A"/>
    <w:rsid w:val="00E417AB"/>
    <w:rsid w:val="00E462CB"/>
    <w:rsid w:val="00E4635F"/>
    <w:rsid w:val="00E5218C"/>
    <w:rsid w:val="00E5241D"/>
    <w:rsid w:val="00E54F9C"/>
    <w:rsid w:val="00E5632A"/>
    <w:rsid w:val="00E565F5"/>
    <w:rsid w:val="00E56BBA"/>
    <w:rsid w:val="00E56CBB"/>
    <w:rsid w:val="00E60BE4"/>
    <w:rsid w:val="00E6162F"/>
    <w:rsid w:val="00E67D07"/>
    <w:rsid w:val="00E67E3A"/>
    <w:rsid w:val="00E70C4E"/>
    <w:rsid w:val="00E728D7"/>
    <w:rsid w:val="00E74140"/>
    <w:rsid w:val="00E760AB"/>
    <w:rsid w:val="00E76E5D"/>
    <w:rsid w:val="00E77C01"/>
    <w:rsid w:val="00E80061"/>
    <w:rsid w:val="00E80FD2"/>
    <w:rsid w:val="00E81239"/>
    <w:rsid w:val="00E815BB"/>
    <w:rsid w:val="00E81E0D"/>
    <w:rsid w:val="00E8277C"/>
    <w:rsid w:val="00E90C9E"/>
    <w:rsid w:val="00E936D8"/>
    <w:rsid w:val="00E938B1"/>
    <w:rsid w:val="00E94F9D"/>
    <w:rsid w:val="00E95BDB"/>
    <w:rsid w:val="00EA089A"/>
    <w:rsid w:val="00EA0BB9"/>
    <w:rsid w:val="00EA1C74"/>
    <w:rsid w:val="00EA2E33"/>
    <w:rsid w:val="00EA3D43"/>
    <w:rsid w:val="00EA52B6"/>
    <w:rsid w:val="00EA73EF"/>
    <w:rsid w:val="00EB1018"/>
    <w:rsid w:val="00EB11C3"/>
    <w:rsid w:val="00EB3077"/>
    <w:rsid w:val="00EB39A5"/>
    <w:rsid w:val="00EB4FDC"/>
    <w:rsid w:val="00EC0BD1"/>
    <w:rsid w:val="00EC0CA9"/>
    <w:rsid w:val="00EC1164"/>
    <w:rsid w:val="00EC192D"/>
    <w:rsid w:val="00EC261F"/>
    <w:rsid w:val="00EC2CAA"/>
    <w:rsid w:val="00EC394C"/>
    <w:rsid w:val="00EC5713"/>
    <w:rsid w:val="00EC5CC0"/>
    <w:rsid w:val="00EC62F3"/>
    <w:rsid w:val="00EC66A6"/>
    <w:rsid w:val="00EC70B3"/>
    <w:rsid w:val="00EC7346"/>
    <w:rsid w:val="00ED0003"/>
    <w:rsid w:val="00ED010A"/>
    <w:rsid w:val="00ED128A"/>
    <w:rsid w:val="00ED1CCE"/>
    <w:rsid w:val="00ED2A44"/>
    <w:rsid w:val="00ED3635"/>
    <w:rsid w:val="00ED5016"/>
    <w:rsid w:val="00ED7F8F"/>
    <w:rsid w:val="00EE0777"/>
    <w:rsid w:val="00EE0E34"/>
    <w:rsid w:val="00EE134A"/>
    <w:rsid w:val="00EE1C52"/>
    <w:rsid w:val="00EE2114"/>
    <w:rsid w:val="00EE2BC5"/>
    <w:rsid w:val="00EE2D24"/>
    <w:rsid w:val="00EE30E1"/>
    <w:rsid w:val="00EE3325"/>
    <w:rsid w:val="00EE51D7"/>
    <w:rsid w:val="00EE5519"/>
    <w:rsid w:val="00EF2C73"/>
    <w:rsid w:val="00EF3822"/>
    <w:rsid w:val="00EF4A61"/>
    <w:rsid w:val="00EF7998"/>
    <w:rsid w:val="00F0055F"/>
    <w:rsid w:val="00F0173C"/>
    <w:rsid w:val="00F024D6"/>
    <w:rsid w:val="00F02A11"/>
    <w:rsid w:val="00F02BE7"/>
    <w:rsid w:val="00F03F58"/>
    <w:rsid w:val="00F059FD"/>
    <w:rsid w:val="00F067AB"/>
    <w:rsid w:val="00F0730D"/>
    <w:rsid w:val="00F075B1"/>
    <w:rsid w:val="00F07DD7"/>
    <w:rsid w:val="00F10105"/>
    <w:rsid w:val="00F1148C"/>
    <w:rsid w:val="00F1293C"/>
    <w:rsid w:val="00F12EDF"/>
    <w:rsid w:val="00F15C4B"/>
    <w:rsid w:val="00F17A10"/>
    <w:rsid w:val="00F20ED2"/>
    <w:rsid w:val="00F21A3D"/>
    <w:rsid w:val="00F22FBD"/>
    <w:rsid w:val="00F23196"/>
    <w:rsid w:val="00F2481B"/>
    <w:rsid w:val="00F25917"/>
    <w:rsid w:val="00F2682B"/>
    <w:rsid w:val="00F26AD9"/>
    <w:rsid w:val="00F26C93"/>
    <w:rsid w:val="00F3034F"/>
    <w:rsid w:val="00F3123B"/>
    <w:rsid w:val="00F328BB"/>
    <w:rsid w:val="00F34275"/>
    <w:rsid w:val="00F3473E"/>
    <w:rsid w:val="00F3474C"/>
    <w:rsid w:val="00F34E60"/>
    <w:rsid w:val="00F35026"/>
    <w:rsid w:val="00F358E4"/>
    <w:rsid w:val="00F37CE5"/>
    <w:rsid w:val="00F403F1"/>
    <w:rsid w:val="00F42FC3"/>
    <w:rsid w:val="00F432AD"/>
    <w:rsid w:val="00F43AFE"/>
    <w:rsid w:val="00F44E37"/>
    <w:rsid w:val="00F46B70"/>
    <w:rsid w:val="00F47299"/>
    <w:rsid w:val="00F47385"/>
    <w:rsid w:val="00F47406"/>
    <w:rsid w:val="00F5123A"/>
    <w:rsid w:val="00F5202E"/>
    <w:rsid w:val="00F5482C"/>
    <w:rsid w:val="00F57638"/>
    <w:rsid w:val="00F60C7B"/>
    <w:rsid w:val="00F60CA4"/>
    <w:rsid w:val="00F61279"/>
    <w:rsid w:val="00F6266A"/>
    <w:rsid w:val="00F630C1"/>
    <w:rsid w:val="00F63F67"/>
    <w:rsid w:val="00F64D67"/>
    <w:rsid w:val="00F66CFC"/>
    <w:rsid w:val="00F67B6A"/>
    <w:rsid w:val="00F71336"/>
    <w:rsid w:val="00F718FD"/>
    <w:rsid w:val="00F71AB4"/>
    <w:rsid w:val="00F72126"/>
    <w:rsid w:val="00F728AE"/>
    <w:rsid w:val="00F74CD6"/>
    <w:rsid w:val="00F8115B"/>
    <w:rsid w:val="00F81189"/>
    <w:rsid w:val="00F827C7"/>
    <w:rsid w:val="00F82C7A"/>
    <w:rsid w:val="00F850CC"/>
    <w:rsid w:val="00F851A0"/>
    <w:rsid w:val="00F860ED"/>
    <w:rsid w:val="00F862FE"/>
    <w:rsid w:val="00F93C21"/>
    <w:rsid w:val="00F94F47"/>
    <w:rsid w:val="00F94FFC"/>
    <w:rsid w:val="00F969E8"/>
    <w:rsid w:val="00F97AB4"/>
    <w:rsid w:val="00FA0692"/>
    <w:rsid w:val="00FA1EB7"/>
    <w:rsid w:val="00FA37E8"/>
    <w:rsid w:val="00FA3B24"/>
    <w:rsid w:val="00FA7357"/>
    <w:rsid w:val="00FB03CD"/>
    <w:rsid w:val="00FB24FC"/>
    <w:rsid w:val="00FB2BBB"/>
    <w:rsid w:val="00FB5823"/>
    <w:rsid w:val="00FC1790"/>
    <w:rsid w:val="00FC1C73"/>
    <w:rsid w:val="00FC2938"/>
    <w:rsid w:val="00FC2F62"/>
    <w:rsid w:val="00FC3332"/>
    <w:rsid w:val="00FC361B"/>
    <w:rsid w:val="00FC790E"/>
    <w:rsid w:val="00FD02D0"/>
    <w:rsid w:val="00FD3CF8"/>
    <w:rsid w:val="00FD3E45"/>
    <w:rsid w:val="00FD5813"/>
    <w:rsid w:val="00FE03F7"/>
    <w:rsid w:val="00FE049A"/>
    <w:rsid w:val="00FE0615"/>
    <w:rsid w:val="00FE1FFD"/>
    <w:rsid w:val="00FE2AA7"/>
    <w:rsid w:val="00FE3BCC"/>
    <w:rsid w:val="00FE3F23"/>
    <w:rsid w:val="00FE4869"/>
    <w:rsid w:val="00FE4C4F"/>
    <w:rsid w:val="00FE5C6D"/>
    <w:rsid w:val="00FE6434"/>
    <w:rsid w:val="00FE6C6A"/>
    <w:rsid w:val="00FE6E8E"/>
    <w:rsid w:val="00FF1B87"/>
    <w:rsid w:val="00FF2978"/>
    <w:rsid w:val="00FF3D9A"/>
    <w:rsid w:val="00FF4A7F"/>
    <w:rsid w:val="00FF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hdm"/>
  <w:smartTagType w:namespaceuri="schemas-houaiss/acao" w:name="hm"/>
  <w:smartTagType w:namespaceuri="schemas-houaiss/mini" w:name="verbetes"/>
  <w:smartTagType w:namespaceuri="schemas-houaiss/acao" w:name="dm"/>
  <w:shapeDefaults>
    <o:shapedefaults v:ext="edit" spidmax="14337"/>
    <o:shapelayout v:ext="edit">
      <o:idmap v:ext="edit" data="1"/>
    </o:shapelayout>
  </w:shapeDefaults>
  <w:decimalSymbol w:val=","/>
  <w:listSeparator w:val=";"/>
  <w15:docId w15:val="{E87F5560-E0EE-459D-A4A5-E65BE3E8B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5B1"/>
    <w:pPr>
      <w:widowControl w:val="0"/>
      <w:adjustRightInd w:val="0"/>
      <w:spacing w:line="360" w:lineRule="atLeast"/>
      <w:jc w:val="both"/>
      <w:textAlignment w:val="baseline"/>
    </w:pPr>
    <w:rPr>
      <w:lang w:val="en-US"/>
    </w:rPr>
  </w:style>
  <w:style w:type="paragraph" w:styleId="Ttulo1">
    <w:name w:val="heading 1"/>
    <w:basedOn w:val="Normal"/>
    <w:next w:val="Normal"/>
    <w:qFormat/>
    <w:rsid w:val="00F075B1"/>
    <w:pPr>
      <w:keepNext/>
      <w:outlineLvl w:val="0"/>
    </w:pPr>
    <w:rPr>
      <w:b/>
      <w:sz w:val="24"/>
      <w:u w:val="single"/>
    </w:rPr>
  </w:style>
  <w:style w:type="paragraph" w:styleId="Ttulo2">
    <w:name w:val="heading 2"/>
    <w:basedOn w:val="Normal"/>
    <w:next w:val="Normal"/>
    <w:qFormat/>
    <w:rsid w:val="00F075B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F075B1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F075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F075B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F075B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F075B1"/>
    <w:pPr>
      <w:keepNext/>
      <w:widowControl/>
      <w:numPr>
        <w:ilvl w:val="6"/>
        <w:numId w:val="1"/>
      </w:numPr>
      <w:tabs>
        <w:tab w:val="left" w:pos="540"/>
      </w:tabs>
      <w:adjustRightInd/>
      <w:spacing w:line="300" w:lineRule="atLeast"/>
      <w:jc w:val="center"/>
      <w:textAlignment w:val="auto"/>
      <w:outlineLvl w:val="6"/>
    </w:pPr>
    <w:rPr>
      <w:rFonts w:ascii="Arial" w:hAnsi="Arial"/>
      <w:b/>
      <w:sz w:val="22"/>
      <w:u w:val="single"/>
      <w:lang w:val="pt-BR"/>
    </w:rPr>
  </w:style>
  <w:style w:type="paragraph" w:styleId="Ttulo8">
    <w:name w:val="heading 8"/>
    <w:basedOn w:val="Normal"/>
    <w:next w:val="Normal"/>
    <w:qFormat/>
    <w:rsid w:val="00F075B1"/>
    <w:pPr>
      <w:widowControl/>
      <w:numPr>
        <w:ilvl w:val="7"/>
        <w:numId w:val="1"/>
      </w:numPr>
      <w:tabs>
        <w:tab w:val="left" w:pos="540"/>
      </w:tabs>
      <w:adjustRightInd/>
      <w:spacing w:before="240" w:after="60" w:line="240" w:lineRule="auto"/>
      <w:textAlignment w:val="auto"/>
      <w:outlineLvl w:val="7"/>
    </w:pPr>
    <w:rPr>
      <w:b/>
      <w:i/>
      <w:iCs/>
      <w:sz w:val="24"/>
      <w:szCs w:val="24"/>
      <w:lang w:val="pt-BR"/>
    </w:rPr>
  </w:style>
  <w:style w:type="paragraph" w:styleId="Ttulo9">
    <w:name w:val="heading 9"/>
    <w:basedOn w:val="Normal"/>
    <w:next w:val="Normal"/>
    <w:qFormat/>
    <w:rsid w:val="00F075B1"/>
    <w:pPr>
      <w:widowControl/>
      <w:numPr>
        <w:ilvl w:val="8"/>
        <w:numId w:val="1"/>
      </w:numPr>
      <w:tabs>
        <w:tab w:val="left" w:pos="540"/>
      </w:tabs>
      <w:adjustRightInd/>
      <w:spacing w:before="240" w:after="60" w:line="240" w:lineRule="auto"/>
      <w:textAlignment w:val="auto"/>
      <w:outlineLvl w:val="8"/>
    </w:pPr>
    <w:rPr>
      <w:rFonts w:ascii="Arial" w:hAnsi="Arial" w:cs="Arial"/>
      <w:b/>
      <w:sz w:val="22"/>
      <w:szCs w:val="22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itcar">
    <w:name w:val="citcar"/>
    <w:basedOn w:val="Normal"/>
    <w:pPr>
      <w:spacing w:line="240" w:lineRule="exact"/>
      <w:ind w:left="1134" w:right="1134"/>
    </w:pPr>
  </w:style>
  <w:style w:type="paragraph" w:customStyle="1" w:styleId="citpet">
    <w:name w:val="citpet"/>
    <w:basedOn w:val="citcar"/>
    <w:pPr>
      <w:ind w:left="1418" w:right="1418"/>
    </w:pPr>
  </w:style>
  <w:style w:type="paragraph" w:styleId="Cabealho">
    <w:name w:val="header"/>
    <w:aliases w:val="encabezado,Título1,Tulo1,Guideline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harCharCharCharCharChar">
    <w:name w:val="Char Char Char Char Char Char"/>
    <w:basedOn w:val="Normal"/>
    <w:rsid w:val="00F075B1"/>
    <w:pPr>
      <w:spacing w:after="160" w:line="240" w:lineRule="exact"/>
    </w:pPr>
    <w:rPr>
      <w:rFonts w:ascii="Verdana" w:eastAsia="MS Mincho" w:hAnsi="Verdana"/>
      <w:lang w:eastAsia="en-US"/>
    </w:rPr>
  </w:style>
  <w:style w:type="character" w:customStyle="1" w:styleId="Ttulo3Char">
    <w:name w:val="Título 3 Char"/>
    <w:link w:val="Ttulo3"/>
    <w:rsid w:val="00F075B1"/>
    <w:rPr>
      <w:rFonts w:ascii="Cambria" w:hAnsi="Cambria"/>
      <w:b/>
      <w:bCs/>
      <w:sz w:val="26"/>
      <w:szCs w:val="26"/>
      <w:lang w:val="en-US" w:eastAsia="pt-BR" w:bidi="ar-SA"/>
    </w:rPr>
  </w:style>
  <w:style w:type="paragraph" w:customStyle="1" w:styleId="Topo-1">
    <w:name w:val="Topo-1"/>
    <w:basedOn w:val="Normal"/>
    <w:rsid w:val="00F075B1"/>
    <w:pPr>
      <w:widowControl/>
      <w:tabs>
        <w:tab w:val="left" w:pos="540"/>
      </w:tabs>
      <w:adjustRightInd/>
      <w:spacing w:before="800" w:after="600" w:line="240" w:lineRule="auto"/>
      <w:jc w:val="center"/>
      <w:textAlignment w:val="auto"/>
    </w:pPr>
    <w:rPr>
      <w:rFonts w:ascii="Arial" w:hAnsi="Arial"/>
      <w:sz w:val="24"/>
      <w:lang w:val="pt-BR"/>
    </w:rPr>
  </w:style>
  <w:style w:type="paragraph" w:customStyle="1" w:styleId="MF1">
    <w:name w:val="MF1"/>
    <w:basedOn w:val="Normal"/>
    <w:autoRedefine/>
    <w:rsid w:val="00F075B1"/>
    <w:pPr>
      <w:widowControl/>
      <w:adjustRightInd/>
      <w:spacing w:line="320" w:lineRule="exact"/>
      <w:jc w:val="center"/>
      <w:textAlignment w:val="auto"/>
    </w:pPr>
    <w:rPr>
      <w:b/>
      <w:smallCaps/>
      <w:sz w:val="24"/>
      <w:lang w:val="pt-BR"/>
    </w:rPr>
  </w:style>
  <w:style w:type="paragraph" w:customStyle="1" w:styleId="MF2">
    <w:name w:val="MF2"/>
    <w:basedOn w:val="Normal"/>
    <w:autoRedefine/>
    <w:rsid w:val="00F075B1"/>
    <w:pPr>
      <w:widowControl/>
      <w:tabs>
        <w:tab w:val="num" w:pos="360"/>
      </w:tabs>
      <w:adjustRightInd/>
      <w:spacing w:line="320" w:lineRule="exact"/>
      <w:ind w:left="360" w:hanging="360"/>
      <w:textAlignment w:val="auto"/>
    </w:pPr>
    <w:rPr>
      <w:b/>
      <w:lang w:val="pt-BR"/>
    </w:rPr>
  </w:style>
  <w:style w:type="paragraph" w:customStyle="1" w:styleId="citao">
    <w:name w:val="citação"/>
    <w:basedOn w:val="citcar"/>
    <w:rsid w:val="00F075B1"/>
    <w:pPr>
      <w:adjustRightInd/>
      <w:ind w:left="1985" w:right="1985"/>
      <w:textAlignment w:val="auto"/>
    </w:pPr>
    <w:rPr>
      <w:rFonts w:ascii="Charter BT" w:hAnsi="Charter BT"/>
      <w:b/>
      <w:i/>
      <w:sz w:val="22"/>
      <w:lang w:val="pt-BR"/>
    </w:rPr>
  </w:style>
  <w:style w:type="paragraph" w:customStyle="1" w:styleId="ListaCc">
    <w:name w:val="Lista Cc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Responderencaminharcabealhos">
    <w:name w:val="Responder/encaminhar cabeçalhos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ResponderEncaminharParaDeData">
    <w:name w:val="Responder/Encaminhar Para: De: Data: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Endereoabreviadodoremetente">
    <w:name w:val="Endereço abreviado do remetente"/>
    <w:basedOn w:val="Normal"/>
    <w:rsid w:val="00F075B1"/>
    <w:pPr>
      <w:widowControl/>
      <w:adjustRightInd/>
      <w:spacing w:line="240" w:lineRule="auto"/>
      <w:jc w:val="left"/>
      <w:textAlignment w:val="auto"/>
    </w:pPr>
    <w:rPr>
      <w:lang w:val="pt-BR"/>
    </w:rPr>
  </w:style>
  <w:style w:type="paragraph" w:customStyle="1" w:styleId="BodyText31">
    <w:name w:val="Body Text 31"/>
    <w:basedOn w:val="Normal"/>
    <w:rsid w:val="00F075B1"/>
    <w:pPr>
      <w:adjustRightInd/>
      <w:spacing w:line="240" w:lineRule="auto"/>
      <w:textAlignment w:val="auto"/>
    </w:pPr>
    <w:rPr>
      <w:sz w:val="24"/>
      <w:lang w:val="pt-BR"/>
    </w:rPr>
  </w:style>
  <w:style w:type="paragraph" w:customStyle="1" w:styleId="Item">
    <w:name w:val="Item"/>
    <w:basedOn w:val="Normal"/>
    <w:rsid w:val="00F075B1"/>
    <w:pPr>
      <w:keepLines/>
      <w:widowControl/>
      <w:tabs>
        <w:tab w:val="num" w:pos="360"/>
      </w:tabs>
      <w:adjustRightInd/>
      <w:spacing w:before="120" w:after="120" w:line="240" w:lineRule="auto"/>
      <w:textAlignment w:val="auto"/>
    </w:pPr>
    <w:rPr>
      <w:sz w:val="24"/>
      <w:lang w:val="pt-BR"/>
    </w:rPr>
  </w:style>
  <w:style w:type="paragraph" w:styleId="Corpodetexto2">
    <w:name w:val="Body Text 2"/>
    <w:basedOn w:val="Normal"/>
    <w:semiHidden/>
    <w:rsid w:val="00F075B1"/>
    <w:pPr>
      <w:widowControl/>
      <w:adjustRightInd/>
      <w:spacing w:line="320" w:lineRule="exact"/>
      <w:textAlignment w:val="auto"/>
    </w:pPr>
    <w:rPr>
      <w:i/>
      <w:sz w:val="24"/>
      <w:lang w:val="pt-BR"/>
    </w:rPr>
  </w:style>
  <w:style w:type="paragraph" w:styleId="Corpodetexto3">
    <w:name w:val="Body Text 3"/>
    <w:basedOn w:val="Normal"/>
    <w:semiHidden/>
    <w:rsid w:val="00F075B1"/>
    <w:pPr>
      <w:widowControl/>
      <w:tabs>
        <w:tab w:val="left" w:pos="567"/>
      </w:tabs>
      <w:adjustRightInd/>
      <w:spacing w:line="360" w:lineRule="exact"/>
      <w:textAlignment w:val="auto"/>
    </w:pPr>
    <w:rPr>
      <w:sz w:val="24"/>
      <w:lang w:val="pt-BR"/>
    </w:rPr>
  </w:style>
  <w:style w:type="paragraph" w:styleId="Corpodetexto">
    <w:name w:val="Body Text"/>
    <w:basedOn w:val="Normal"/>
    <w:link w:val="CorpodetextoChar"/>
    <w:semiHidden/>
    <w:rsid w:val="00F075B1"/>
    <w:pPr>
      <w:widowControl/>
      <w:adjustRightInd/>
      <w:spacing w:line="340" w:lineRule="exact"/>
      <w:textAlignment w:val="auto"/>
    </w:pPr>
    <w:rPr>
      <w:rFonts w:ascii="Arial" w:hAnsi="Arial"/>
      <w:sz w:val="16"/>
      <w:lang w:val="pt-BR"/>
    </w:rPr>
  </w:style>
  <w:style w:type="paragraph" w:styleId="Recuodecorpodetexto">
    <w:name w:val="Body Text Indent"/>
    <w:basedOn w:val="Normal"/>
    <w:semiHidden/>
    <w:rsid w:val="00F075B1"/>
    <w:pPr>
      <w:widowControl/>
      <w:adjustRightInd/>
      <w:spacing w:line="360" w:lineRule="auto"/>
      <w:ind w:firstLine="708"/>
      <w:textAlignment w:val="auto"/>
    </w:pPr>
    <w:rPr>
      <w:sz w:val="26"/>
      <w:lang w:val="pt-BR"/>
    </w:rPr>
  </w:style>
  <w:style w:type="paragraph" w:customStyle="1" w:styleId="Parg1Identao">
    <w:name w:val="Parág. 1ª Identaçåo"/>
    <w:rsid w:val="00F075B1"/>
    <w:pPr>
      <w:spacing w:before="181"/>
      <w:jc w:val="both"/>
    </w:pPr>
    <w:rPr>
      <w:rFonts w:ascii="Courier New" w:hAnsi="Courier New"/>
      <w:noProof/>
      <w:sz w:val="24"/>
    </w:rPr>
  </w:style>
  <w:style w:type="character" w:styleId="Nmerodepgina">
    <w:name w:val="page number"/>
    <w:basedOn w:val="Fontepargpadro"/>
    <w:semiHidden/>
    <w:rsid w:val="00F075B1"/>
  </w:style>
  <w:style w:type="paragraph" w:styleId="Recuodecorpodetexto2">
    <w:name w:val="Body Text Indent 2"/>
    <w:basedOn w:val="Normal"/>
    <w:semiHidden/>
    <w:rsid w:val="00F075B1"/>
    <w:pPr>
      <w:adjustRightInd/>
      <w:spacing w:line="320" w:lineRule="atLeast"/>
      <w:ind w:left="709" w:hanging="709"/>
      <w:textAlignment w:val="auto"/>
    </w:pPr>
    <w:rPr>
      <w:spacing w:val="10"/>
      <w:sz w:val="26"/>
      <w:lang w:val="pt-BR"/>
    </w:rPr>
  </w:style>
  <w:style w:type="paragraph" w:customStyle="1" w:styleId="Parg2Identao">
    <w:name w:val="Parág. 2ª Identaçåo"/>
    <w:rsid w:val="00F075B1"/>
    <w:pPr>
      <w:spacing w:before="181"/>
      <w:ind w:firstLine="964"/>
      <w:jc w:val="both"/>
    </w:pPr>
    <w:rPr>
      <w:rFonts w:ascii="Courier" w:hAnsi="Courier"/>
      <w:noProof/>
      <w:sz w:val="24"/>
    </w:rPr>
  </w:style>
  <w:style w:type="paragraph" w:customStyle="1" w:styleId="Parg3Identao">
    <w:name w:val="Parág. 3ª Identaçåo"/>
    <w:rsid w:val="00F075B1"/>
    <w:pPr>
      <w:spacing w:before="181"/>
      <w:ind w:firstLine="1417"/>
      <w:jc w:val="both"/>
    </w:pPr>
    <w:rPr>
      <w:rFonts w:ascii="Courier" w:hAnsi="Courier"/>
      <w:noProof/>
      <w:sz w:val="24"/>
    </w:rPr>
  </w:style>
  <w:style w:type="paragraph" w:styleId="Recuodecorpodetexto3">
    <w:name w:val="Body Text Indent 3"/>
    <w:basedOn w:val="Normal"/>
    <w:semiHidden/>
    <w:rsid w:val="00F075B1"/>
    <w:pPr>
      <w:adjustRightInd/>
      <w:spacing w:line="240" w:lineRule="auto"/>
      <w:ind w:left="708"/>
      <w:textAlignment w:val="auto"/>
    </w:pPr>
    <w:rPr>
      <w:color w:val="000000"/>
      <w:sz w:val="26"/>
      <w:lang w:val="pt-BR"/>
    </w:rPr>
  </w:style>
  <w:style w:type="paragraph" w:styleId="Textodenotaderodap">
    <w:name w:val="footnote text"/>
    <w:basedOn w:val="Normal"/>
    <w:semiHidden/>
    <w:rsid w:val="00F075B1"/>
    <w:pPr>
      <w:widowControl/>
      <w:adjustRightInd/>
      <w:spacing w:line="240" w:lineRule="auto"/>
      <w:textAlignment w:val="auto"/>
    </w:pPr>
    <w:rPr>
      <w:lang w:val="pt-BR"/>
    </w:rPr>
  </w:style>
  <w:style w:type="paragraph" w:customStyle="1" w:styleId="TituloMF">
    <w:name w:val="Titulo MF"/>
    <w:basedOn w:val="Ttulo5"/>
    <w:rsid w:val="00F075B1"/>
    <w:pPr>
      <w:numPr>
        <w:ilvl w:val="0"/>
        <w:numId w:val="0"/>
      </w:numPr>
      <w:adjustRightInd/>
      <w:spacing w:before="0" w:after="0" w:line="300" w:lineRule="auto"/>
      <w:jc w:val="center"/>
      <w:textAlignment w:val="auto"/>
    </w:pPr>
    <w:rPr>
      <w:rFonts w:ascii="Frutiger Bold" w:hAnsi="Frutiger Bold"/>
      <w:bCs w:val="0"/>
      <w:i w:val="0"/>
      <w:iCs w:val="0"/>
      <w:spacing w:val="30"/>
      <w:lang w:val="pt-BR"/>
    </w:rPr>
  </w:style>
  <w:style w:type="paragraph" w:customStyle="1" w:styleId="BodyText32">
    <w:name w:val="Body Text 32"/>
    <w:basedOn w:val="Normal"/>
    <w:rsid w:val="00F075B1"/>
    <w:pPr>
      <w:adjustRightInd/>
      <w:spacing w:line="240" w:lineRule="auto"/>
      <w:textAlignment w:val="auto"/>
    </w:pPr>
    <w:rPr>
      <w:sz w:val="24"/>
      <w:lang w:val="pt-BR"/>
    </w:rPr>
  </w:style>
  <w:style w:type="paragraph" w:styleId="Textoembloco">
    <w:name w:val="Block Text"/>
    <w:basedOn w:val="Normal"/>
    <w:semiHidden/>
    <w:rsid w:val="00F075B1"/>
    <w:pPr>
      <w:widowControl/>
      <w:tabs>
        <w:tab w:val="num" w:pos="851"/>
        <w:tab w:val="left" w:pos="1276"/>
        <w:tab w:val="left" w:pos="2269"/>
        <w:tab w:val="left" w:pos="3403"/>
        <w:tab w:val="left" w:pos="3600"/>
      </w:tabs>
      <w:adjustRightInd/>
      <w:spacing w:line="320" w:lineRule="atLeast"/>
      <w:ind w:left="851" w:right="-567" w:hanging="851"/>
      <w:textAlignment w:val="auto"/>
    </w:pPr>
    <w:rPr>
      <w:rFonts w:ascii="Bookman Old Style" w:hAnsi="Bookman Old Style"/>
      <w:sz w:val="24"/>
      <w:lang w:val="pt-BR"/>
    </w:rPr>
  </w:style>
  <w:style w:type="paragraph" w:customStyle="1" w:styleId="BodyText21">
    <w:name w:val="Body Text 21"/>
    <w:basedOn w:val="Normal"/>
    <w:rsid w:val="00F075B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djustRightInd/>
      <w:spacing w:line="240" w:lineRule="auto"/>
      <w:ind w:left="720"/>
      <w:textAlignment w:val="auto"/>
    </w:pPr>
    <w:rPr>
      <w:sz w:val="24"/>
      <w:lang w:val="pt-BR"/>
    </w:rPr>
  </w:style>
  <w:style w:type="paragraph" w:customStyle="1" w:styleId="1CorpAgmt6">
    <w:name w:val="1Corp Agmt 6"/>
    <w:rsid w:val="00F075B1"/>
    <w:pPr>
      <w:widowControl w:val="0"/>
      <w:autoSpaceDE w:val="0"/>
      <w:autoSpaceDN w:val="0"/>
      <w:adjustRightInd w:val="0"/>
      <w:jc w:val="both"/>
    </w:pPr>
    <w:rPr>
      <w:sz w:val="24"/>
      <w:szCs w:val="24"/>
      <w:lang w:val="en-US"/>
    </w:rPr>
  </w:style>
  <w:style w:type="character" w:styleId="Refdenotaderodap">
    <w:name w:val="footnote reference"/>
    <w:semiHidden/>
    <w:rsid w:val="00F075B1"/>
    <w:rPr>
      <w:vertAlign w:val="superscript"/>
    </w:rPr>
  </w:style>
  <w:style w:type="paragraph" w:styleId="Remissivo1">
    <w:name w:val="index 1"/>
    <w:basedOn w:val="Normal"/>
    <w:next w:val="Normal"/>
    <w:autoRedefine/>
    <w:semiHidden/>
    <w:rsid w:val="00F075B1"/>
    <w:pPr>
      <w:widowControl/>
      <w:adjustRightInd/>
      <w:spacing w:line="240" w:lineRule="auto"/>
      <w:ind w:left="260" w:hanging="260"/>
      <w:textAlignment w:val="auto"/>
    </w:pPr>
    <w:rPr>
      <w:rFonts w:ascii="Georgia" w:hAnsi="Georgia"/>
      <w:sz w:val="22"/>
      <w:lang w:val="pt-BR"/>
    </w:rPr>
  </w:style>
  <w:style w:type="paragraph" w:styleId="Textodebalo">
    <w:name w:val="Balloon Text"/>
    <w:basedOn w:val="Normal"/>
    <w:semiHidden/>
    <w:rsid w:val="00F075B1"/>
    <w:pPr>
      <w:widowControl/>
      <w:adjustRightInd/>
      <w:spacing w:line="240" w:lineRule="auto"/>
      <w:textAlignment w:val="auto"/>
    </w:pPr>
    <w:rPr>
      <w:rFonts w:ascii="Tahoma" w:hAnsi="Tahoma" w:cs="Tahoma"/>
      <w:sz w:val="16"/>
      <w:szCs w:val="16"/>
      <w:lang w:val="pt-BR"/>
    </w:rPr>
  </w:style>
  <w:style w:type="character" w:styleId="Refdecomentrio">
    <w:name w:val="annotation reference"/>
    <w:semiHidden/>
    <w:rsid w:val="00F075B1"/>
    <w:rPr>
      <w:sz w:val="16"/>
      <w:szCs w:val="16"/>
    </w:rPr>
  </w:style>
  <w:style w:type="paragraph" w:styleId="Textodecomentrio">
    <w:name w:val="annotation text"/>
    <w:basedOn w:val="Normal"/>
    <w:semiHidden/>
    <w:rsid w:val="00F075B1"/>
    <w:pPr>
      <w:widowControl/>
      <w:adjustRightInd/>
      <w:spacing w:line="240" w:lineRule="auto"/>
      <w:textAlignment w:val="auto"/>
    </w:pPr>
    <w:rPr>
      <w:lang w:val="pt-BR"/>
    </w:rPr>
  </w:style>
  <w:style w:type="paragraph" w:styleId="Assuntodocomentrio">
    <w:name w:val="annotation subject"/>
    <w:basedOn w:val="Textodecomentrio"/>
    <w:next w:val="Textodecomentrio"/>
    <w:semiHidden/>
    <w:rsid w:val="00F075B1"/>
    <w:rPr>
      <w:b/>
      <w:bCs/>
    </w:rPr>
  </w:style>
  <w:style w:type="paragraph" w:styleId="MapadoDocumento">
    <w:name w:val="Document Map"/>
    <w:basedOn w:val="Normal"/>
    <w:semiHidden/>
    <w:rsid w:val="00F075B1"/>
    <w:pPr>
      <w:widowControl/>
      <w:adjustRightInd/>
      <w:spacing w:line="240" w:lineRule="auto"/>
      <w:textAlignment w:val="auto"/>
    </w:pPr>
    <w:rPr>
      <w:rFonts w:ascii="Tahoma" w:hAnsi="Tahoma" w:cs="Tahoma"/>
      <w:sz w:val="16"/>
      <w:szCs w:val="16"/>
      <w:lang w:val="pt-BR"/>
    </w:rPr>
  </w:style>
  <w:style w:type="character" w:customStyle="1" w:styleId="MapadoDocumentoChar">
    <w:name w:val="Mapa do Documento Char"/>
    <w:rsid w:val="00F075B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075B1"/>
    <w:pPr>
      <w:widowControl/>
      <w:adjustRightInd/>
      <w:spacing w:line="240" w:lineRule="auto"/>
      <w:ind w:left="720"/>
      <w:textAlignment w:val="auto"/>
    </w:pPr>
    <w:rPr>
      <w:sz w:val="26"/>
      <w:lang w:val="pt-BR"/>
    </w:rPr>
  </w:style>
  <w:style w:type="paragraph" w:styleId="Reviso">
    <w:name w:val="Revision"/>
    <w:hidden/>
    <w:semiHidden/>
    <w:rsid w:val="00F075B1"/>
    <w:rPr>
      <w:sz w:val="26"/>
    </w:rPr>
  </w:style>
  <w:style w:type="paragraph" w:styleId="Sumrio2">
    <w:name w:val="toc 2"/>
    <w:basedOn w:val="Normal"/>
    <w:next w:val="Normal"/>
    <w:autoRedefine/>
    <w:semiHidden/>
    <w:rsid w:val="00F075B1"/>
    <w:pPr>
      <w:widowControl/>
      <w:adjustRightInd/>
      <w:spacing w:line="240" w:lineRule="auto"/>
      <w:ind w:left="260"/>
      <w:textAlignment w:val="auto"/>
    </w:pPr>
    <w:rPr>
      <w:sz w:val="26"/>
      <w:lang w:val="pt-BR"/>
    </w:rPr>
  </w:style>
  <w:style w:type="character" w:styleId="Hyperlink">
    <w:name w:val="Hyperlink"/>
    <w:rsid w:val="00F075B1"/>
    <w:rPr>
      <w:color w:val="0000FF"/>
      <w:u w:val="single"/>
    </w:rPr>
  </w:style>
  <w:style w:type="paragraph" w:styleId="Sumrio1">
    <w:name w:val="toc 1"/>
    <w:basedOn w:val="Normal"/>
    <w:next w:val="Normal"/>
    <w:autoRedefine/>
    <w:semiHidden/>
    <w:rsid w:val="00F075B1"/>
    <w:pPr>
      <w:widowControl/>
      <w:tabs>
        <w:tab w:val="right" w:leader="dot" w:pos="8830"/>
      </w:tabs>
      <w:adjustRightInd/>
      <w:spacing w:line="360" w:lineRule="exact"/>
      <w:textAlignment w:val="auto"/>
    </w:pPr>
    <w:rPr>
      <w:sz w:val="26"/>
      <w:lang w:val="pt-BR"/>
    </w:rPr>
  </w:style>
  <w:style w:type="paragraph" w:customStyle="1" w:styleId="DeltaViewTableBody">
    <w:name w:val="DeltaView Table Body"/>
    <w:basedOn w:val="Normal"/>
    <w:rsid w:val="00F075B1"/>
    <w:pPr>
      <w:widowControl/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DeltaViewInsertion">
    <w:name w:val="DeltaView Insertion"/>
    <w:rsid w:val="00F075B1"/>
    <w:rPr>
      <w:color w:val="0000FF"/>
      <w:spacing w:val="0"/>
      <w:u w:val="double"/>
    </w:rPr>
  </w:style>
  <w:style w:type="paragraph" w:customStyle="1" w:styleId="Capa-1">
    <w:name w:val="Capa-1"/>
    <w:basedOn w:val="Normal"/>
    <w:rsid w:val="00F075B1"/>
    <w:pPr>
      <w:spacing w:before="480" w:after="2000"/>
      <w:jc w:val="center"/>
    </w:pPr>
    <w:rPr>
      <w:b/>
      <w:sz w:val="36"/>
      <w:szCs w:val="24"/>
      <w:lang w:val="pt-BR"/>
    </w:rPr>
  </w:style>
  <w:style w:type="paragraph" w:customStyle="1" w:styleId="CharCharCharCharCharCharChar">
    <w:name w:val="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styleId="Numerada3">
    <w:name w:val="List Number 3"/>
    <w:basedOn w:val="Normal"/>
    <w:rsid w:val="00F075B1"/>
    <w:pPr>
      <w:widowControl/>
      <w:numPr>
        <w:numId w:val="2"/>
      </w:numPr>
      <w:tabs>
        <w:tab w:val="clear" w:pos="926"/>
      </w:tabs>
      <w:suppressAutoHyphens/>
      <w:adjustRightInd/>
      <w:spacing w:after="120" w:line="240" w:lineRule="auto"/>
      <w:ind w:left="1440" w:hanging="720"/>
      <w:textAlignment w:val="auto"/>
    </w:pPr>
    <w:rPr>
      <w:sz w:val="24"/>
      <w:lang w:val="pt-BR" w:eastAsia="en-US"/>
    </w:rPr>
  </w:style>
  <w:style w:type="paragraph" w:customStyle="1" w:styleId="CharChar1CharCharChar">
    <w:name w:val="Char Char1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character" w:customStyle="1" w:styleId="CorpodetextoChar">
    <w:name w:val="Corpo de texto Char"/>
    <w:link w:val="Corpodetexto"/>
    <w:rsid w:val="00F075B1"/>
    <w:rPr>
      <w:rFonts w:ascii="Arial" w:hAnsi="Arial"/>
      <w:sz w:val="16"/>
      <w:lang w:val="pt-BR" w:eastAsia="pt-BR" w:bidi="ar-SA"/>
    </w:rPr>
  </w:style>
  <w:style w:type="paragraph" w:customStyle="1" w:styleId="CharCharCharCharCharCharCharCharCharCharChar">
    <w:name w:val="Char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CharChar1CharCharCharChar1CharCharCharCharCharCharCharCharCharChar">
    <w:name w:val="Char Char1 Char Char Char Char1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customStyle="1" w:styleId="CharChar1CharCharCharChar1CharCharCharCharCharCharCharCharCharCharChar">
    <w:name w:val="Char Char1 Char Char Char Char1 Char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customStyle="1" w:styleId="CharChar2CharCharCharCharCharCharCharCharCharCharCharCharCharChar">
    <w:name w:val="Char Char2 Char Char Char Char Char Char Char Char Char Char Char Char Char Char"/>
    <w:basedOn w:val="Normal"/>
    <w:rsid w:val="00F075B1"/>
    <w:pPr>
      <w:spacing w:after="160" w:line="240" w:lineRule="exact"/>
      <w:jc w:val="left"/>
    </w:pPr>
    <w:rPr>
      <w:rFonts w:ascii="Verdana" w:hAnsi="Verdana"/>
      <w:lang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F075B1"/>
    <w:pPr>
      <w:spacing w:after="160" w:line="240" w:lineRule="exact"/>
    </w:pPr>
    <w:rPr>
      <w:rFonts w:ascii="Verdana" w:eastAsia="MS Mincho" w:hAnsi="Verdana"/>
      <w:lang w:eastAsia="en-US"/>
    </w:rPr>
  </w:style>
  <w:style w:type="paragraph" w:styleId="Ttulo">
    <w:name w:val="Title"/>
    <w:basedOn w:val="Normal"/>
    <w:qFormat/>
    <w:rsid w:val="00F075B1"/>
    <w:pPr>
      <w:jc w:val="center"/>
    </w:pPr>
    <w:rPr>
      <w:sz w:val="24"/>
      <w:lang w:val="pt-BR"/>
    </w:rPr>
  </w:style>
  <w:style w:type="paragraph" w:styleId="Subttulo">
    <w:name w:val="Subtitle"/>
    <w:basedOn w:val="Normal"/>
    <w:qFormat/>
    <w:rsid w:val="00F075B1"/>
    <w:pPr>
      <w:spacing w:line="360" w:lineRule="auto"/>
      <w:jc w:val="center"/>
    </w:pPr>
    <w:rPr>
      <w:b/>
      <w:sz w:val="24"/>
      <w:lang w:val="pt-BR"/>
    </w:rPr>
  </w:style>
  <w:style w:type="table" w:styleId="Tabelacomgrade">
    <w:name w:val="Table Grid"/>
    <w:basedOn w:val="Tabelanormal"/>
    <w:rsid w:val="00F075B1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3">
    <w:name w:val="toc 3"/>
    <w:basedOn w:val="Normal"/>
    <w:next w:val="Normal"/>
    <w:autoRedefine/>
    <w:semiHidden/>
    <w:rsid w:val="00B42830"/>
    <w:pPr>
      <w:ind w:left="400"/>
    </w:pPr>
  </w:style>
  <w:style w:type="paragraph" w:customStyle="1" w:styleId="1">
    <w:name w:val="1"/>
    <w:basedOn w:val="Normal"/>
    <w:rsid w:val="00DD082D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Level1">
    <w:name w:val="Level 1"/>
    <w:basedOn w:val="Normal"/>
    <w:next w:val="Normal"/>
    <w:rsid w:val="0031326B"/>
    <w:pPr>
      <w:keepNext/>
      <w:numPr>
        <w:numId w:val="13"/>
      </w:numPr>
      <w:spacing w:before="280" w:after="140" w:line="290" w:lineRule="auto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"/>
    <w:rsid w:val="0031326B"/>
    <w:pPr>
      <w:numPr>
        <w:ilvl w:val="1"/>
        <w:numId w:val="13"/>
      </w:numPr>
      <w:spacing w:after="140" w:line="290" w:lineRule="auto"/>
      <w:outlineLvl w:val="1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al"/>
    <w:rsid w:val="0031326B"/>
    <w:pPr>
      <w:numPr>
        <w:ilvl w:val="2"/>
        <w:numId w:val="13"/>
      </w:numPr>
      <w:spacing w:after="140" w:line="290" w:lineRule="auto"/>
      <w:outlineLvl w:val="2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al"/>
    <w:rsid w:val="0031326B"/>
    <w:pPr>
      <w:numPr>
        <w:ilvl w:val="3"/>
        <w:numId w:val="13"/>
      </w:numPr>
      <w:spacing w:after="140" w:line="290" w:lineRule="auto"/>
      <w:outlineLvl w:val="3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al"/>
    <w:rsid w:val="0031326B"/>
    <w:pPr>
      <w:numPr>
        <w:ilvl w:val="4"/>
        <w:numId w:val="13"/>
      </w:numPr>
      <w:spacing w:after="140" w:line="290" w:lineRule="auto"/>
      <w:outlineLvl w:val="4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al"/>
    <w:rsid w:val="0031326B"/>
    <w:pPr>
      <w:numPr>
        <w:ilvl w:val="5"/>
        <w:numId w:val="13"/>
      </w:numPr>
      <w:spacing w:after="140" w:line="290" w:lineRule="auto"/>
      <w:outlineLvl w:val="5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al"/>
    <w:rsid w:val="0031326B"/>
    <w:pPr>
      <w:numPr>
        <w:ilvl w:val="6"/>
        <w:numId w:val="13"/>
      </w:numPr>
      <w:spacing w:after="140" w:line="290" w:lineRule="auto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al"/>
    <w:rsid w:val="0031326B"/>
    <w:pPr>
      <w:numPr>
        <w:ilvl w:val="7"/>
        <w:numId w:val="13"/>
      </w:numPr>
      <w:spacing w:after="140" w:line="290" w:lineRule="auto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al"/>
    <w:rsid w:val="0031326B"/>
    <w:pPr>
      <w:numPr>
        <w:ilvl w:val="8"/>
        <w:numId w:val="13"/>
      </w:numPr>
      <w:spacing w:after="140" w:line="290" w:lineRule="auto"/>
      <w:outlineLvl w:val="8"/>
    </w:pPr>
    <w:rPr>
      <w:rFonts w:ascii="Arial" w:hAnsi="Arial"/>
      <w:kern w:val="20"/>
      <w:szCs w:val="24"/>
      <w:lang w:eastAsia="en-US"/>
    </w:rPr>
  </w:style>
  <w:style w:type="paragraph" w:customStyle="1" w:styleId="CharChar1CharCharCharChar1CharCharCharCharCharCharCharCharCharCharCharCharChar1CharCharChar">
    <w:name w:val="Char Char1 Char Char Char Char1 Char Char Char Char Char Char Char Char Char Char Char Char Char1 Char Char Char"/>
    <w:basedOn w:val="Normal"/>
    <w:rsid w:val="00834D50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CharCharCharCharCharCharCharChar1CharCharChar3">
    <w:name w:val="Char Char Char Char Char Char Char Char1 Char Char Char3"/>
    <w:basedOn w:val="Normal"/>
    <w:rsid w:val="00D257A8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msolistparagraph0">
    <w:name w:val="msolistparagraph"/>
    <w:basedOn w:val="Normal"/>
    <w:rsid w:val="00D257A8"/>
    <w:pPr>
      <w:adjustRightInd/>
      <w:snapToGrid w:val="0"/>
      <w:spacing w:line="240" w:lineRule="auto"/>
      <w:ind w:left="708"/>
      <w:jc w:val="left"/>
      <w:textAlignment w:val="auto"/>
    </w:pPr>
    <w:rPr>
      <w:rFonts w:ascii="Courier New" w:hAnsi="Courier New"/>
      <w:sz w:val="24"/>
      <w:lang w:val="pt-BR"/>
    </w:rPr>
  </w:style>
  <w:style w:type="paragraph" w:customStyle="1" w:styleId="TxBr5p1">
    <w:name w:val="TxBr_5p1"/>
    <w:basedOn w:val="Normal"/>
    <w:rsid w:val="00D257A8"/>
    <w:pPr>
      <w:widowControl/>
      <w:tabs>
        <w:tab w:val="left" w:pos="1128"/>
      </w:tabs>
      <w:adjustRightInd/>
      <w:snapToGrid w:val="0"/>
      <w:spacing w:line="379" w:lineRule="atLeast"/>
      <w:ind w:left="767"/>
      <w:textAlignment w:val="auto"/>
    </w:pPr>
    <w:rPr>
      <w:sz w:val="24"/>
      <w:lang w:val="pt-BR"/>
    </w:rPr>
  </w:style>
  <w:style w:type="paragraph" w:customStyle="1" w:styleId="TxBr3c2">
    <w:name w:val="TxBr_3c2"/>
    <w:basedOn w:val="Normal"/>
    <w:rsid w:val="00D257A8"/>
    <w:pPr>
      <w:widowControl/>
      <w:adjustRightInd/>
      <w:snapToGrid w:val="0"/>
      <w:spacing w:line="240" w:lineRule="atLeast"/>
      <w:jc w:val="center"/>
      <w:textAlignment w:val="auto"/>
    </w:pPr>
    <w:rPr>
      <w:sz w:val="24"/>
      <w:lang w:val="pt-BR"/>
    </w:rPr>
  </w:style>
  <w:style w:type="character" w:customStyle="1" w:styleId="apple-style-span">
    <w:name w:val="apple-style-span"/>
    <w:basedOn w:val="Fontepargpadro"/>
    <w:rsid w:val="00CF2718"/>
  </w:style>
  <w:style w:type="character" w:styleId="nfase">
    <w:name w:val="Emphasis"/>
    <w:uiPriority w:val="20"/>
    <w:qFormat/>
    <w:rsid w:val="00CF2718"/>
    <w:rPr>
      <w:i/>
      <w:iCs/>
    </w:rPr>
  </w:style>
  <w:style w:type="character" w:customStyle="1" w:styleId="apple-converted-space">
    <w:name w:val="apple-converted-space"/>
    <w:basedOn w:val="Fontepargpadro"/>
    <w:rsid w:val="00CF2718"/>
  </w:style>
  <w:style w:type="paragraph" w:customStyle="1" w:styleId="CharCharCharCharCharCharCharChar1">
    <w:name w:val="Char Char Char Char Char Char Char Char1"/>
    <w:basedOn w:val="Normal"/>
    <w:rsid w:val="007B7FA7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paragraph" w:customStyle="1" w:styleId="CharCharCharCharCharCharCharChar">
    <w:name w:val="Char Char Char Char Char Char Char Char"/>
    <w:basedOn w:val="Normal"/>
    <w:rsid w:val="00502078"/>
    <w:pPr>
      <w:spacing w:after="160" w:line="240" w:lineRule="exact"/>
    </w:pPr>
    <w:rPr>
      <w:rFonts w:ascii="Verdana" w:eastAsia="MS Mincho" w:hAnsi="Verdana"/>
      <w:lang w:eastAsia="en-US"/>
    </w:rPr>
  </w:style>
  <w:style w:type="paragraph" w:customStyle="1" w:styleId="Char1CharCharCharCharCharCharCharChar">
    <w:name w:val="Char1 Char Char Char Char Char Char Char Char"/>
    <w:basedOn w:val="Normal"/>
    <w:rsid w:val="00691519"/>
    <w:pPr>
      <w:spacing w:after="160" w:line="240" w:lineRule="exact"/>
    </w:pPr>
    <w:rPr>
      <w:rFonts w:ascii="Verdana" w:eastAsia="MS Mincho" w:hAnsi="Verdana"/>
      <w:lang w:eastAsia="en-US"/>
    </w:rPr>
  </w:style>
  <w:style w:type="paragraph" w:customStyle="1" w:styleId="CharChar3">
    <w:name w:val="Char Char3"/>
    <w:basedOn w:val="Normal"/>
    <w:rsid w:val="001C5E6A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character" w:customStyle="1" w:styleId="CabealhoChar">
    <w:name w:val="Cabeçalho Char"/>
    <w:aliases w:val="encabezado Char,Título1 Char,Tulo1 Char,Guideline Char"/>
    <w:link w:val="Cabealho"/>
    <w:uiPriority w:val="99"/>
    <w:rsid w:val="00E81E0D"/>
    <w:rPr>
      <w:lang w:val="en-US" w:eastAsia="pt-BR" w:bidi="ar-SA"/>
    </w:rPr>
  </w:style>
  <w:style w:type="paragraph" w:customStyle="1" w:styleId="Char">
    <w:name w:val="Char"/>
    <w:basedOn w:val="Normal"/>
    <w:rsid w:val="0028585D"/>
    <w:pPr>
      <w:spacing w:after="160" w:line="240" w:lineRule="exact"/>
      <w:jc w:val="left"/>
    </w:pPr>
    <w:rPr>
      <w:rFonts w:ascii="Verdana" w:eastAsia="MS Mincho" w:hAnsi="Verdana"/>
      <w:lang w:eastAsia="en-US"/>
    </w:rPr>
  </w:style>
  <w:style w:type="character" w:customStyle="1" w:styleId="RodapChar">
    <w:name w:val="Rodapé Char"/>
    <w:link w:val="Rodap"/>
    <w:uiPriority w:val="99"/>
    <w:rsid w:val="00154542"/>
    <w:rPr>
      <w:lang w:eastAsia="pt-BR"/>
    </w:rPr>
  </w:style>
  <w:style w:type="character" w:customStyle="1" w:styleId="Ttulo4Char">
    <w:name w:val="Título 4 Char"/>
    <w:link w:val="Ttulo4"/>
    <w:semiHidden/>
    <w:locked/>
    <w:rsid w:val="008B012F"/>
    <w:rPr>
      <w:b/>
      <w:bCs/>
      <w:sz w:val="28"/>
      <w:szCs w:val="28"/>
      <w:lang w:val="en-US" w:eastAsia="pt-BR" w:bidi="ar-SA"/>
    </w:rPr>
  </w:style>
  <w:style w:type="paragraph" w:styleId="NormalWeb">
    <w:name w:val="Normal (Web)"/>
    <w:basedOn w:val="Normal"/>
    <w:uiPriority w:val="99"/>
    <w:unhideWhenUsed/>
    <w:rsid w:val="00A6787E"/>
    <w:pPr>
      <w:widowControl/>
      <w:adjustRightInd/>
      <w:spacing w:before="100" w:beforeAutospacing="1" w:after="119" w:line="240" w:lineRule="auto"/>
      <w:jc w:val="left"/>
      <w:textAlignment w:val="auto"/>
    </w:pPr>
    <w:rPr>
      <w:sz w:val="24"/>
      <w:szCs w:val="24"/>
      <w:lang w:val="pt-BR"/>
    </w:rPr>
  </w:style>
  <w:style w:type="character" w:styleId="TextodoEspaoReservado">
    <w:name w:val="Placeholder Text"/>
    <w:basedOn w:val="Fontepargpadro"/>
    <w:uiPriority w:val="99"/>
    <w:semiHidden/>
    <w:rsid w:val="0097721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067601\Desktop\MEMORANDO_ENTENDIMENTO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9354FAA5A864C4AAD510E2B2312CFE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717025F-E524-4222-BFDB-CDEB79CF61EE}"/>
      </w:docPartPr>
      <w:docPartBody>
        <w:p w:rsidR="006B6B57" w:rsidRDefault="00731C70" w:rsidP="00731C70">
          <w:pPr>
            <w:pStyle w:val="69354FAA5A864C4AAD510E2B2312CFEA1"/>
          </w:pPr>
          <w:r w:rsidRPr="00903882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FAD27D77824C4897A52EAF3E99C0AA4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8998D5-EDC5-4549-9554-6216BBC77A07}"/>
      </w:docPartPr>
      <w:docPartBody>
        <w:p w:rsidR="006B6B57" w:rsidRDefault="006B6B57" w:rsidP="006B6B57">
          <w:pPr>
            <w:pStyle w:val="FAD27D77824C4897A52EAF3E99C0AA487"/>
          </w:pPr>
          <w:r w:rsidRPr="00B71949">
            <w:rPr>
              <w:rStyle w:val="TextodoEspaoReservado"/>
            </w:rPr>
            <w:t>Endereço</w:t>
          </w:r>
        </w:p>
      </w:docPartBody>
    </w:docPart>
    <w:docPart>
      <w:docPartPr>
        <w:name w:val="567B4C682153412297B721F89CF6964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F1E826C-58E9-4387-8EC6-3ACB1098A17E}"/>
      </w:docPartPr>
      <w:docPartBody>
        <w:p w:rsidR="006B6B57" w:rsidRDefault="006B6B57" w:rsidP="006B6B57">
          <w:pPr>
            <w:pStyle w:val="567B4C682153412297B721F89CF696437"/>
          </w:pPr>
          <w:r w:rsidRPr="00B71949">
            <w:rPr>
              <w:rStyle w:val="TextodoEspaoReservado"/>
            </w:rPr>
            <w:t>CNPJ</w:t>
          </w:r>
        </w:p>
      </w:docPartBody>
    </w:docPart>
    <w:docPart>
      <w:docPartPr>
        <w:name w:val="F7FC136A9ADD4725B372A28C592F3DB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8F3ACC8-E1E1-44EC-A428-E1B0CE8CE916}"/>
      </w:docPartPr>
      <w:docPartBody>
        <w:p w:rsidR="006B6B57" w:rsidRDefault="00731C70" w:rsidP="00731C70">
          <w:pPr>
            <w:pStyle w:val="F7FC136A9ADD4725B372A28C592F3DBF"/>
          </w:pPr>
          <w:r w:rsidRPr="00180265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0861F953232943C3B4988792DC37A71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745F502-D59F-4A8F-A4AC-82485F501EAD}"/>
      </w:docPartPr>
      <w:docPartBody>
        <w:p w:rsidR="006B6B57" w:rsidRDefault="006B6B57" w:rsidP="006B6B57">
          <w:pPr>
            <w:pStyle w:val="0861F953232943C3B4988792DC37A7174"/>
          </w:pPr>
          <w:r w:rsidRPr="0010482F">
            <w:rPr>
              <w:rStyle w:val="TextodoEspaoReservado"/>
              <w:b/>
              <w:bCs/>
              <w:sz w:val="28"/>
              <w:szCs w:val="28"/>
            </w:rPr>
            <w:t>Cidade</w:t>
          </w:r>
        </w:p>
      </w:docPartBody>
    </w:docPart>
    <w:docPart>
      <w:docPartPr>
        <w:name w:val="87845ACCE0924C87A816598A6FE8467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9901E4A-A9B0-4A03-B7AA-CA6A4532AE00}"/>
      </w:docPartPr>
      <w:docPartBody>
        <w:p w:rsidR="00000000" w:rsidRDefault="006B6B57" w:rsidP="006B6B57">
          <w:pPr>
            <w:pStyle w:val="87845ACCE0924C87A816598A6FE846753"/>
          </w:pPr>
          <w:r w:rsidRPr="00B71949">
            <w:rPr>
              <w:rStyle w:val="TextodoEspaoReservado"/>
              <w:b/>
              <w:bCs/>
              <w:i/>
              <w:sz w:val="28"/>
              <w:szCs w:val="28"/>
            </w:rPr>
            <w:t>Dia</w:t>
          </w:r>
          <w:r w:rsidRPr="00180265">
            <w:rPr>
              <w:rStyle w:val="TextodoEspaoReservado"/>
            </w:rPr>
            <w:t>.</w:t>
          </w:r>
        </w:p>
      </w:docPartBody>
    </w:docPart>
    <w:docPart>
      <w:docPartPr>
        <w:name w:val="47FCCDE6E7A44AC88FBB0EAA732ADEB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C773288-27E7-4DB9-AC58-343CE26A6A87}"/>
      </w:docPartPr>
      <w:docPartBody>
        <w:p w:rsidR="00000000" w:rsidRDefault="006B6B57" w:rsidP="006B6B57">
          <w:pPr>
            <w:pStyle w:val="47FCCDE6E7A44AC88FBB0EAA732ADEB03"/>
          </w:pPr>
          <w:r w:rsidRPr="00B71949">
            <w:rPr>
              <w:rStyle w:val="TextodoEspaoReservado"/>
              <w:b/>
              <w:bCs/>
              <w:i/>
              <w:sz w:val="28"/>
              <w:szCs w:val="28"/>
            </w:rPr>
            <w:t>Mês</w:t>
          </w:r>
          <w:r w:rsidRPr="00180265">
            <w:rPr>
              <w:rStyle w:val="TextodoEspaoReservado"/>
            </w:rPr>
            <w:t>.</w:t>
          </w:r>
        </w:p>
      </w:docPartBody>
    </w:docPart>
    <w:docPart>
      <w:docPartPr>
        <w:name w:val="A03BFDDC09314AD0960713521B9FDAA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9E3023B-05A8-444C-84DF-5A388F63B7E7}"/>
      </w:docPartPr>
      <w:docPartBody>
        <w:p w:rsidR="00000000" w:rsidRDefault="006B6B57" w:rsidP="006B6B57">
          <w:pPr>
            <w:pStyle w:val="A03BFDDC09314AD0960713521B9FDAA63"/>
          </w:pPr>
          <w:r w:rsidRPr="00B71949">
            <w:rPr>
              <w:rStyle w:val="TextodoEspaoReservado"/>
              <w:b/>
              <w:bCs/>
              <w:i/>
              <w:sz w:val="28"/>
              <w:szCs w:val="28"/>
            </w:rPr>
            <w:t>Ano</w:t>
          </w:r>
          <w:r w:rsidRPr="00180265">
            <w:rPr>
              <w:rStyle w:val="TextodoEspaoReservado"/>
            </w:rPr>
            <w:t>.</w:t>
          </w:r>
        </w:p>
      </w:docPartBody>
    </w:docPart>
    <w:docPart>
      <w:docPartPr>
        <w:name w:val="CEDBC48EA2AE4851808F7E0BD47E33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354BEC-E676-4E09-A435-91E325D406A3}"/>
      </w:docPartPr>
      <w:docPartBody>
        <w:p w:rsidR="00000000" w:rsidRDefault="006B6B57" w:rsidP="006B6B57">
          <w:pPr>
            <w:pStyle w:val="CEDBC48EA2AE4851808F7E0BD47E336F3"/>
          </w:pPr>
          <w:r w:rsidRPr="00B71949">
            <w:rPr>
              <w:rStyle w:val="TextodoEspaoReservado"/>
              <w:b/>
              <w:bCs/>
              <w:i/>
              <w:sz w:val="28"/>
              <w:szCs w:val="28"/>
            </w:rPr>
            <w:t>Razão Social</w:t>
          </w:r>
        </w:p>
      </w:docPartBody>
    </w:docPart>
    <w:docPart>
      <w:docPartPr>
        <w:name w:val="56823F703D504F52A27EDC5FCDF7550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787DA94-183A-4ADB-864E-1E22307F2B70}"/>
      </w:docPartPr>
      <w:docPartBody>
        <w:p w:rsidR="00000000" w:rsidRDefault="006B6B57" w:rsidP="006B6B57">
          <w:pPr>
            <w:pStyle w:val="56823F703D504F52A27EDC5FCDF755082"/>
          </w:pPr>
          <w:r w:rsidRPr="00B71949">
            <w:rPr>
              <w:rStyle w:val="TextodoEspaoReservado"/>
              <w:b/>
              <w:bCs/>
              <w:sz w:val="28"/>
              <w:szCs w:val="28"/>
            </w:rPr>
            <w:t>Razão Social</w:t>
          </w:r>
        </w:p>
      </w:docPartBody>
    </w:docPart>
    <w:docPart>
      <w:docPartPr>
        <w:name w:val="347BDA4B5A9F43D28B0D4F9B39698A8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9D60358-9668-4309-ABDD-D910063EFCC9}"/>
      </w:docPartPr>
      <w:docPartBody>
        <w:p w:rsidR="006B6B57" w:rsidRDefault="006B6B57" w:rsidP="00E15DC9">
          <w:pPr>
            <w:spacing w:line="360" w:lineRule="exact"/>
            <w:ind w:left="720"/>
            <w:rPr>
              <w:b/>
              <w:color w:val="000000"/>
              <w:sz w:val="24"/>
              <w:szCs w:val="24"/>
            </w:rPr>
          </w:pPr>
          <w:r>
            <w:rPr>
              <w:b/>
              <w:color w:val="000000"/>
              <w:sz w:val="24"/>
              <w:szCs w:val="24"/>
            </w:rPr>
            <w:t>Razão Social</w:t>
          </w:r>
        </w:p>
        <w:p w:rsidR="006B6B57" w:rsidRDefault="006B6B57" w:rsidP="00E15DC9">
          <w:pPr>
            <w:spacing w:line="360" w:lineRule="exact"/>
            <w:ind w:left="720"/>
            <w:rPr>
              <w:b/>
              <w:color w:val="000000"/>
              <w:sz w:val="24"/>
              <w:szCs w:val="24"/>
            </w:rPr>
          </w:pPr>
          <w:r>
            <w:rPr>
              <w:b/>
              <w:color w:val="000000"/>
              <w:sz w:val="24"/>
              <w:szCs w:val="24"/>
            </w:rPr>
            <w:t>Pessoas Autorizadas</w:t>
          </w:r>
        </w:p>
        <w:p w:rsidR="00000000" w:rsidRDefault="006B6B57" w:rsidP="006B6B57">
          <w:pPr>
            <w:pStyle w:val="347BDA4B5A9F43D28B0D4F9B39698A851"/>
          </w:pPr>
          <w:r>
            <w:rPr>
              <w:b/>
              <w:color w:val="000000"/>
              <w:sz w:val="24"/>
              <w:szCs w:val="24"/>
              <w:lang w:val="pt-BR"/>
            </w:rPr>
            <w:t>Contatos</w:t>
          </w:r>
        </w:p>
      </w:docPartBody>
    </w:docPart>
    <w:docPart>
      <w:docPartPr>
        <w:name w:val="4F277FDDCB4E402494295DB0B58727A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BD8B33-74A0-437B-98C9-795E8232CA4A}"/>
      </w:docPartPr>
      <w:docPartBody>
        <w:p w:rsidR="00000000" w:rsidRDefault="006B6B57" w:rsidP="006B6B57">
          <w:pPr>
            <w:pStyle w:val="4F277FDDCB4E402494295DB0B58727A6"/>
          </w:pPr>
          <w:r w:rsidRPr="0010482F">
            <w:rPr>
              <w:rStyle w:val="TextodoEspaoReservado"/>
              <w:b/>
              <w:bCs/>
              <w:sz w:val="28"/>
              <w:szCs w:val="28"/>
            </w:rPr>
            <w:t>Dia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harter B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utiger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C70"/>
    <w:rsid w:val="006B6B57"/>
    <w:rsid w:val="0073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6B6B57"/>
    <w:rPr>
      <w:color w:val="808080"/>
    </w:rPr>
  </w:style>
  <w:style w:type="paragraph" w:customStyle="1" w:styleId="69354FAA5A864C4AAD510E2B2312CFEA">
    <w:name w:val="69354FAA5A864C4AAD510E2B2312CFEA"/>
    <w:rsid w:val="00731C70"/>
  </w:style>
  <w:style w:type="paragraph" w:customStyle="1" w:styleId="69354FAA5A864C4AAD510E2B2312CFEA1">
    <w:name w:val="69354FAA5A864C4AAD510E2B2312CFEA1"/>
    <w:rsid w:val="00731C70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FAD27D77824C4897A52EAF3E99C0AA48">
    <w:name w:val="FAD27D77824C4897A52EAF3E99C0AA48"/>
    <w:rsid w:val="00731C70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567B4C682153412297B721F89CF69643">
    <w:name w:val="567B4C682153412297B721F89CF69643"/>
    <w:rsid w:val="00731C70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F7FC136A9ADD4725B372A28C592F3DBF">
    <w:name w:val="F7FC136A9ADD4725B372A28C592F3DBF"/>
    <w:rsid w:val="00731C7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30F1CE922B4421883431F2E022B68ED">
    <w:name w:val="230F1CE922B4421883431F2E022B68ED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219A325A9F954A18809AA88C3C099545">
    <w:name w:val="219A325A9F954A18809AA88C3C099545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94F632ED339E4247A5C80CA634245FF8">
    <w:name w:val="94F632ED339E4247A5C80CA634245FF8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9336A69166314893A4EAB95A2044DA96">
    <w:name w:val="9336A69166314893A4EAB95A2044DA96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A7D415A923F4412BB313EDCCCA26AB83">
    <w:name w:val="A7D415A923F4412BB313EDCCCA26AB83"/>
    <w:rsid w:val="00731C70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FAD27D77824C4897A52EAF3E99C0AA481">
    <w:name w:val="FAD27D77824C4897A52EAF3E99C0AA481"/>
    <w:rsid w:val="00731C70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567B4C682153412297B721F89CF696431">
    <w:name w:val="567B4C682153412297B721F89CF696431"/>
    <w:rsid w:val="00731C70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230F1CE922B4421883431F2E022B68ED1">
    <w:name w:val="230F1CE922B4421883431F2E022B68ED1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219A325A9F954A18809AA88C3C0995451">
    <w:name w:val="219A325A9F954A18809AA88C3C0995451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94F632ED339E4247A5C80CA634245FF81">
    <w:name w:val="94F632ED339E4247A5C80CA634245FF81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9336A69166314893A4EAB95A2044DA961">
    <w:name w:val="9336A69166314893A4EAB95A2044DA961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A7D415A923F4412BB313EDCCCA26AB831">
    <w:name w:val="A7D415A923F4412BB313EDCCCA26AB831"/>
    <w:rsid w:val="00731C70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FAD27D77824C4897A52EAF3E99C0AA482">
    <w:name w:val="FAD27D77824C4897A52EAF3E99C0AA482"/>
    <w:rsid w:val="00731C70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567B4C682153412297B721F89CF696432">
    <w:name w:val="567B4C682153412297B721F89CF696432"/>
    <w:rsid w:val="00731C70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230F1CE922B4421883431F2E022B68ED2">
    <w:name w:val="230F1CE922B4421883431F2E022B68ED2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219A325A9F954A18809AA88C3C0995452">
    <w:name w:val="219A325A9F954A18809AA88C3C0995452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94F632ED339E4247A5C80CA634245FF82">
    <w:name w:val="94F632ED339E4247A5C80CA634245FF82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9336A69166314893A4EAB95A2044DA962">
    <w:name w:val="9336A69166314893A4EAB95A2044DA962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FAD27D77824C4897A52EAF3E99C0AA483">
    <w:name w:val="FAD27D77824C4897A52EAF3E99C0AA483"/>
    <w:rsid w:val="00731C70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567B4C682153412297B721F89CF696433">
    <w:name w:val="567B4C682153412297B721F89CF696433"/>
    <w:rsid w:val="00731C70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230F1CE922B4421883431F2E022B68ED3">
    <w:name w:val="230F1CE922B4421883431F2E022B68ED3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219A325A9F954A18809AA88C3C0995453">
    <w:name w:val="219A325A9F954A18809AA88C3C0995453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94F632ED339E4247A5C80CA634245FF83">
    <w:name w:val="94F632ED339E4247A5C80CA634245FF83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9336A69166314893A4EAB95A2044DA963">
    <w:name w:val="9336A69166314893A4EAB95A2044DA963"/>
    <w:rsid w:val="00731C70"/>
    <w:pPr>
      <w:spacing w:after="0" w:line="340" w:lineRule="exact"/>
      <w:jc w:val="both"/>
    </w:pPr>
    <w:rPr>
      <w:rFonts w:ascii="Arial" w:eastAsia="Times New Roman" w:hAnsi="Arial" w:cs="Times New Roman"/>
      <w:sz w:val="16"/>
      <w:szCs w:val="20"/>
    </w:rPr>
  </w:style>
  <w:style w:type="paragraph" w:customStyle="1" w:styleId="0861F953232943C3B4988792DC37A717">
    <w:name w:val="0861F953232943C3B4988792DC37A717"/>
    <w:rsid w:val="00731C70"/>
  </w:style>
  <w:style w:type="paragraph" w:customStyle="1" w:styleId="FAD27D77824C4897A52EAF3E99C0AA484">
    <w:name w:val="FAD27D77824C4897A52EAF3E99C0AA484"/>
    <w:rsid w:val="006B6B57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567B4C682153412297B721F89CF696434">
    <w:name w:val="567B4C682153412297B721F89CF696434"/>
    <w:rsid w:val="006B6B57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0861F953232943C3B4988792DC37A7171">
    <w:name w:val="0861F953232943C3B4988792DC37A7171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FDD76A7F785C4F3E8D993984043B3050">
    <w:name w:val="FDD76A7F785C4F3E8D993984043B3050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87845ACCE0924C87A816598A6FE84675">
    <w:name w:val="87845ACCE0924C87A816598A6FE84675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47FCCDE6E7A44AC88FBB0EAA732ADEB0">
    <w:name w:val="47FCCDE6E7A44AC88FBB0EAA732ADEB0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03BFDDC09314AD0960713521B9FDAA6">
    <w:name w:val="A03BFDDC09314AD0960713521B9FDAA6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EDBC48EA2AE4851808F7E0BD47E336F">
    <w:name w:val="CEDBC48EA2AE4851808F7E0BD47E336F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FAD27D77824C4897A52EAF3E99C0AA485">
    <w:name w:val="FAD27D77824C4897A52EAF3E99C0AA485"/>
    <w:rsid w:val="006B6B57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567B4C682153412297B721F89CF696435">
    <w:name w:val="567B4C682153412297B721F89CF696435"/>
    <w:rsid w:val="006B6B57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0861F953232943C3B4988792DC37A7172">
    <w:name w:val="0861F953232943C3B4988792DC37A7172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FDD76A7F785C4F3E8D993984043B30501">
    <w:name w:val="FDD76A7F785C4F3E8D993984043B30501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87845ACCE0924C87A816598A6FE846751">
    <w:name w:val="87845ACCE0924C87A816598A6FE846751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47FCCDE6E7A44AC88FBB0EAA732ADEB01">
    <w:name w:val="47FCCDE6E7A44AC88FBB0EAA732ADEB01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03BFDDC09314AD0960713521B9FDAA61">
    <w:name w:val="A03BFDDC09314AD0960713521B9FDAA61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EDBC48EA2AE4851808F7E0BD47E336F1">
    <w:name w:val="CEDBC48EA2AE4851808F7E0BD47E336F1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56823F703D504F52A27EDC5FCDF75508">
    <w:name w:val="56823F703D504F52A27EDC5FCDF75508"/>
    <w:rsid w:val="006B6B57"/>
  </w:style>
  <w:style w:type="paragraph" w:customStyle="1" w:styleId="FAD27D77824C4897A52EAF3E99C0AA486">
    <w:name w:val="FAD27D77824C4897A52EAF3E99C0AA486"/>
    <w:rsid w:val="006B6B57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567B4C682153412297B721F89CF696436">
    <w:name w:val="567B4C682153412297B721F89CF696436"/>
    <w:rsid w:val="006B6B57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0861F953232943C3B4988792DC37A7173">
    <w:name w:val="0861F953232943C3B4988792DC37A7173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56823F703D504F52A27EDC5FCDF755081">
    <w:name w:val="56823F703D504F52A27EDC5FCDF755081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87845ACCE0924C87A816598A6FE846752">
    <w:name w:val="87845ACCE0924C87A816598A6FE846752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47FCCDE6E7A44AC88FBB0EAA732ADEB02">
    <w:name w:val="47FCCDE6E7A44AC88FBB0EAA732ADEB02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03BFDDC09314AD0960713521B9FDAA62">
    <w:name w:val="A03BFDDC09314AD0960713521B9FDAA62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EDBC48EA2AE4851808F7E0BD47E336F2">
    <w:name w:val="CEDBC48EA2AE4851808F7E0BD47E336F2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47BDA4B5A9F43D28B0D4F9B39698A85">
    <w:name w:val="347BDA4B5A9F43D28B0D4F9B39698A85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FAD27D77824C4897A52EAF3E99C0AA487">
    <w:name w:val="FAD27D77824C4897A52EAF3E99C0AA487"/>
    <w:rsid w:val="006B6B57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567B4C682153412297B721F89CF696437">
    <w:name w:val="567B4C682153412297B721F89CF696437"/>
    <w:rsid w:val="006B6B57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0861F953232943C3B4988792DC37A7174">
    <w:name w:val="0861F953232943C3B4988792DC37A7174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4F277FDDCB4E402494295DB0B58727A6">
    <w:name w:val="4F277FDDCB4E402494295DB0B58727A6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56823F703D504F52A27EDC5FCDF755082">
    <w:name w:val="56823F703D504F52A27EDC5FCDF755082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87845ACCE0924C87A816598A6FE846753">
    <w:name w:val="87845ACCE0924C87A816598A6FE846753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47FCCDE6E7A44AC88FBB0EAA732ADEB03">
    <w:name w:val="47FCCDE6E7A44AC88FBB0EAA732ADEB03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03BFDDC09314AD0960713521B9FDAA63">
    <w:name w:val="A03BFDDC09314AD0960713521B9FDAA63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EDBC48EA2AE4851808F7E0BD47E336F3">
    <w:name w:val="CEDBC48EA2AE4851808F7E0BD47E336F3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6B6B57"/>
    <w:pPr>
      <w:widowControl w:val="0"/>
      <w:adjustRightInd w:val="0"/>
      <w:spacing w:line="240" w:lineRule="exact"/>
      <w:jc w:val="both"/>
      <w:textAlignment w:val="baseline"/>
    </w:pPr>
    <w:rPr>
      <w:rFonts w:ascii="Verdana" w:eastAsia="MS Mincho" w:hAnsi="Verdana" w:cs="Times New Roman"/>
      <w:sz w:val="20"/>
      <w:szCs w:val="20"/>
      <w:lang w:val="en-US" w:eastAsia="en-US"/>
    </w:rPr>
  </w:style>
  <w:style w:type="paragraph" w:customStyle="1" w:styleId="347BDA4B5A9F43D28B0D4F9B39698A851">
    <w:name w:val="347BDA4B5A9F43D28B0D4F9B39698A851"/>
    <w:rsid w:val="006B6B5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41E1B-C07C-4F30-BA89-4926364597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55EF69-AE1F-4CFC-A44B-8FB6814B85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05C405-F609-4EBC-ADA0-8E49A9316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MEMORANDO_ENTENDIMENTOS</Template>
  <TotalTime>72</TotalTime>
  <Pages>13</Pages>
  <Words>2700</Words>
  <Characters>15733</Characters>
  <Application>Microsoft Office Word</Application>
  <DocSecurity>0</DocSecurity>
  <Lines>131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ACORDO DE ACIONISTAS</vt:lpstr>
    </vt:vector>
  </TitlesOfParts>
  <Company/>
  <LinksUpToDate>false</LinksUpToDate>
  <CharactersWithSpaces>18397</CharactersWithSpaces>
  <SharedDoc>false</SharedDoc>
  <HLinks>
    <vt:vector size="48" baseType="variant">
      <vt:variant>
        <vt:i4>7405647</vt:i4>
      </vt:variant>
      <vt:variant>
        <vt:i4>21</vt:i4>
      </vt:variant>
      <vt:variant>
        <vt:i4>0</vt:i4>
      </vt:variant>
      <vt:variant>
        <vt:i4>5</vt:i4>
      </vt:variant>
      <vt:variant>
        <vt:lpwstr>\\sp0000sr026\PUBLIC\5801\GEAFE\00_PROJETOS\___MODELOS\MEMORANDO_ENTENDIMENTO\thiago.sato@caixa.gov.br</vt:lpwstr>
      </vt:variant>
      <vt:variant>
        <vt:lpwstr/>
      </vt:variant>
      <vt:variant>
        <vt:i4>3538975</vt:i4>
      </vt:variant>
      <vt:variant>
        <vt:i4>18</vt:i4>
      </vt:variant>
      <vt:variant>
        <vt:i4>0</vt:i4>
      </vt:variant>
      <vt:variant>
        <vt:i4>5</vt:i4>
      </vt:variant>
      <vt:variant>
        <vt:lpwstr>mailto:fernando.herbst@caixa.gov.br</vt:lpwstr>
      </vt:variant>
      <vt:variant>
        <vt:lpwstr/>
      </vt:variant>
      <vt:variant>
        <vt:i4>4325503</vt:i4>
      </vt:variant>
      <vt:variant>
        <vt:i4>15</vt:i4>
      </vt:variant>
      <vt:variant>
        <vt:i4>0</vt:i4>
      </vt:variant>
      <vt:variant>
        <vt:i4>5</vt:i4>
      </vt:variant>
      <vt:variant>
        <vt:lpwstr>mailto:hugo.laudisio@caixa.gov.br</vt:lpwstr>
      </vt:variant>
      <vt:variant>
        <vt:lpwstr/>
      </vt:variant>
      <vt:variant>
        <vt:i4>458788</vt:i4>
      </vt:variant>
      <vt:variant>
        <vt:i4>12</vt:i4>
      </vt:variant>
      <vt:variant>
        <vt:i4>0</vt:i4>
      </vt:variant>
      <vt:variant>
        <vt:i4>5</vt:i4>
      </vt:variant>
      <vt:variant>
        <vt:lpwstr>mailto:patricia.honda@caixa.gov.br</vt:lpwstr>
      </vt:variant>
      <vt:variant>
        <vt:lpwstr/>
      </vt:variant>
      <vt:variant>
        <vt:i4>6750282</vt:i4>
      </vt:variant>
      <vt:variant>
        <vt:i4>9</vt:i4>
      </vt:variant>
      <vt:variant>
        <vt:i4>0</vt:i4>
      </vt:variant>
      <vt:variant>
        <vt:i4>5</vt:i4>
      </vt:variant>
      <vt:variant>
        <vt:lpwstr>mailto:carlos.testa@caixa.gov.br</vt:lpwstr>
      </vt:variant>
      <vt:variant>
        <vt:lpwstr/>
      </vt:variant>
      <vt:variant>
        <vt:i4>7733261</vt:i4>
      </vt:variant>
      <vt:variant>
        <vt:i4>6</vt:i4>
      </vt:variant>
      <vt:variant>
        <vt:i4>0</vt:i4>
      </vt:variant>
      <vt:variant>
        <vt:i4>5</vt:i4>
      </vt:variant>
      <vt:variant>
        <vt:lpwstr>mailto:marcelo.g.silva@caixa.gov.br</vt:lpwstr>
      </vt:variant>
      <vt:variant>
        <vt:lpwstr/>
      </vt:variant>
      <vt:variant>
        <vt:i4>8061000</vt:i4>
      </vt:variant>
      <vt:variant>
        <vt:i4>3</vt:i4>
      </vt:variant>
      <vt:variant>
        <vt:i4>0</vt:i4>
      </vt:variant>
      <vt:variant>
        <vt:i4>5</vt:i4>
      </vt:variant>
      <vt:variant>
        <vt:lpwstr>mailto:yoshio.hashimoto@caixa.gov.br</vt:lpwstr>
      </vt:variant>
      <vt:variant>
        <vt:lpwstr/>
      </vt:variant>
      <vt:variant>
        <vt:i4>6357061</vt:i4>
      </vt:variant>
      <vt:variant>
        <vt:i4>0</vt:i4>
      </vt:variant>
      <vt:variant>
        <vt:i4>0</vt:i4>
      </vt:variant>
      <vt:variant>
        <vt:i4>5</vt:i4>
      </vt:variant>
      <vt:variant>
        <vt:lpwstr>mailto:cassio.jesus@caixa.gov.br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ACORDO DE ACIONISTAS</dc:title>
  <dc:creator>Patricia</dc:creator>
  <cp:lastModifiedBy>CEF</cp:lastModifiedBy>
  <cp:revision>12</cp:revision>
  <cp:lastPrinted>2017-01-11T15:45:00Z</cp:lastPrinted>
  <dcterms:created xsi:type="dcterms:W3CDTF">2017-01-11T15:33:00Z</dcterms:created>
  <dcterms:modified xsi:type="dcterms:W3CDTF">2017-01-27T22:04:00Z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SP - 107755-00002 - 2653641v1 </vt:lpwstr>
  </property>
  <property fmtid="{D5CDD505-2E9C-101B-9397-08002B2CF9AE}" pid="3" name="MAIL_MSG_ID1">
    <vt:lpwstr>8CAAUuJoLIxhYOlHln0IzJCAEInqzECfftuAFfVTMAZYkvmYSiR+da1IclnJ32lDWnvLEagfwtlRond5_x000d_
6vTuOvCF8oGSXcedP6PsCdkc37I2I7lmodlmBuU3bWS039Pvf0dgp+cQTnfIHQu4POqy5FKOuiP/_x000d_
8ns02L71pv6dhl3RuVcgiFzyyPAy0g==</vt:lpwstr>
  </property>
  <property fmtid="{D5CDD505-2E9C-101B-9397-08002B2CF9AE}" pid="4" name="RESPONSE_SENDER_NAME">
    <vt:lpwstr>sAAAE9kkUq3pEoKbVfna7nX8ywPvc8FXfHMUa0YnELAeeX0=</vt:lpwstr>
  </property>
  <property fmtid="{D5CDD505-2E9C-101B-9397-08002B2CF9AE}" pid="5" name="EMAIL_OWNER_ADDRESS">
    <vt:lpwstr>4AAAv2pPQheLA5V24E82mEr0e0W8lOSdhsT5OGOYOV6RP3JQ5M7YOWiOrg==</vt:lpwstr>
  </property>
</Properties>
</file>